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fad4" w14:paraId="3a6fad4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LJUBIĆ d.o.o. 'u likvidaciji' iz Šibenika, ninić Ive Ivasa 6, OIB: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32660849218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110031564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LJUBIĆ d.o.o. 'u likvidaciji' iz Šibenika, ninić Ive Ivasa 6, OIB: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32660849218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110031564</w:t>
      </w:r>
      <w:r w:rsidR="009158E0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570D8">
        <w:rPr>
          <w:rFonts w:cs="Times New Roman" w:eastAsia="Times New Roman" w:hAnsi="Times New Roman" w:ascii="Times New Roman"/>
          <w:sz w:val="24"/>
          <w:szCs w:val="24"/>
          <w:lang w:eastAsia="hr-HR"/>
        </w:rPr>
        <w:t>12.15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9570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Ante Gabelica iz Splita, Ruđera Boškovića 7/125, OIB: 68765596631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LJUBIĆ d.o.o. 'u likvidaciji' iz Šibenika, ninić Ive Ivasa 6, OIB: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32660849218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110031564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LJUBIĆ d.o.o. 'u likvidaciji' iz Šibenika, ninić Ive Ivasa 6, OIB: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32660849218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158E0" w:rsidRP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110031564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681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570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284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516" w:rsidP="00345FCD" w:rsidR="001F6516">
      <w:pPr>
        <w:spacing w:lineRule="auto" w:line="240" w:after="0"/>
      </w:pPr>
      <w:r>
        <w:separator/>
      </w:r>
    </w:p>
  </w:endnote>
  <w:endnote w:id="0" w:type="continuationSeparator">
    <w:p w:rsidRDefault="001F6516" w:rsidP="00345FCD" w:rsidR="001F65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516" w:rsidP="00345FCD" w:rsidR="001F6516">
      <w:pPr>
        <w:spacing w:lineRule="auto" w:line="240" w:after="0"/>
      </w:pPr>
      <w:r>
        <w:separator/>
      </w:r>
    </w:p>
  </w:footnote>
  <w:footnote w:id="0" w:type="continuationSeparator">
    <w:p w:rsidRDefault="001F6516" w:rsidP="00345FCD" w:rsidR="001F65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6284F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St-681</w:t>
    </w:r>
    <w:r>
      <w:t>/15</w:t>
    </w:r>
  </w:p>
  <w:p w:rsidRDefault="0066284F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1F6516"/>
    <w:rsid w:val="002B0E20"/>
    <w:rsid w:val="00345FCD"/>
    <w:rsid w:val="00575278"/>
    <w:rsid w:val="0066284F"/>
    <w:rsid w:val="007F555B"/>
    <w:rsid w:val="008433F1"/>
    <w:rsid w:val="009158E0"/>
    <w:rsid w:val="009570D8"/>
    <w:rsid w:val="00962C2C"/>
    <w:rsid w:val="00A3376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662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8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284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28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28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662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2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2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2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LJUBIĆ d.o.o. za proizvodnju i trgovinu mesom, "u likvidaciji"</izvorni_sadrzaj>
    <derivirana_varijabla naziv="DomainObject.Predmet.ProtustrankaFormated_1">  LJUBIĆ d.o.o. za proizvodnju i trgovinu mesom, "u likvidaciji"</derivirana_varijabla>
  </DomainObject.Predmet.ProtustrankaFormated>
  <DomainObject.Predmet.ProtustrankaFormatedOIB>
    <izvorni_sadrzaj>  LJUBIĆ d.o.o. za proizvodnju i trgovinu mesom, "u likvidaciji", OIB 32660849218</izvorni_sadrzaj>
    <derivirana_varijabla naziv="DomainObject.Predmet.ProtustrankaFormatedOIB_1">  LJUBIĆ d.o.o. za proizvodnju i trgovinu mesom, "u likvidaciji", OIB 32660849218</derivirana_varijabla>
  </DomainObject.Predmet.ProtustrankaFormatedOIB>
  <DomainObject.Predmet.ProtustrankaFormatedWithAdress>
    <izvorni_sadrzaj> LJUBIĆ d.o.o. za proizvodnju i trgovinu mesom, "u likvidaciji", Ninić Ive Ivasa 6 , 22000 Šibenik</izvorni_sadrzaj>
    <derivirana_varijabla naziv="DomainObject.Predmet.ProtustrankaFormatedWithAdress_1"> LJUBIĆ d.o.o. za proizvodnju i trgovinu mesom, "u likvidaciji", Ninić Ive Ivasa 6 , 22000 Šibenik</derivirana_varijabla>
  </DomainObject.Predmet.ProtustrankaFormatedWithAdress>
  <DomainObject.Predmet.ProtustrankaFormatedWithAdressOIB>
    <izvorni_sadrzaj> LJUBIĆ d.o.o. za proizvodnju i trgovinu mesom, "u likvidaciji", OIB 32660849218, Ninić Ive Ivasa 6 , 22000 Šibenik</izvorni_sadrzaj>
    <derivirana_varijabla naziv="DomainObject.Predmet.ProtustrankaFormatedWithAdressOIB_1"> LJUBIĆ d.o.o. za proizvodnju i trgovinu mesom, "u likvidaciji", OIB 32660849218, Ninić Ive Ivasa 6 , 22000 Šibenik</derivirana_varijabla>
  </DomainObject.Predmet.ProtustrankaFormatedWithAdressOIB>
  <DomainObject.Predmet.ProtustrankaWithAdress>
    <izvorni_sadrzaj>LJUBIĆ d.o.o. za proizvodnju i trgovinu mesom, "u likvidaciji" Ninić Ive Ivasa 6 , 22000 Šibenik</izvorni_sadrzaj>
    <derivirana_varijabla naziv="DomainObject.Predmet.ProtustrankaWithAdress_1">LJUBIĆ d.o.o. za proizvodnju i trgovinu mesom, "u likvidaciji" Ninić Ive Ivasa 6 , 22000 Šibenik</derivirana_varijabla>
  </DomainObject.Predmet.ProtustrankaWithAdress>
  <DomainObject.Predmet.ProtustrankaWithAdressOIB>
    <izvorni_sadrzaj>LJUBIĆ d.o.o. za proizvodnju i trgovinu mesom, "u likvidaciji", OIB 32660849218, Ninić Ive Ivasa 6 , 22000 Šibenik</izvorni_sadrzaj>
    <derivirana_varijabla naziv="DomainObject.Predmet.ProtustrankaWithAdressOIB_1">LJUBIĆ d.o.o. za proizvodnju i trgovinu mesom, "u likvidaciji", OIB 32660849218, Ninić Ive Ivasa 6 , 22000 Šibenik</derivirana_varijabla>
  </DomainObject.Predmet.ProtustrankaWithAdressOIB>
  <DomainObject.Predmet.ProtustrankaNazivFormated>
    <izvorni_sadrzaj>LJUBIĆ d.o.o. za proizvodnju i trgovinu mesom, "u likvidaciji"</izvorni_sadrzaj>
    <derivirana_varijabla naziv="DomainObject.Predmet.ProtustrankaNazivFormated_1">LJUBIĆ d.o.o. za proizvodnju i trgovinu mesom, "u likvidaciji"</derivirana_varijabla>
  </DomainObject.Predmet.ProtustrankaNazivFormated>
  <DomainObject.Predmet.ProtustrankaNazivFormatedOIB>
    <izvorni_sadrzaj>LJUBIĆ d.o.o. za proizvodnju i trgovinu mesom, "u likvidaciji", OIB 32660849218</izvorni_sadrzaj>
    <derivirana_varijabla naziv="DomainObject.Predmet.ProtustrankaNazivFormatedOIB_1">LJUBIĆ d.o.o. za proizvodnju i trgovinu mesom, "u likvidaciji", OIB 32660849218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LJUBIĆ d.o.o. za proizvodnju i trgovinu mesom, "u likvidaciji"</item>
    </izvorni_sadrzaj>
    <derivirana_varijabla naziv="DomainObject.Predmet.ProtuStrankaListFormated_1">
      <item>LJUBIĆ d.o.o. za proizvodnju i trgovinu mesom, "u likvidaciji"</item>
    </derivirana_varijabla>
  </DomainObject.Predmet.ProtuStrankaListFormated>
  <DomainObject.Predmet.ProtuStrankaListFormatedOIB>
    <izvorni_sadrzaj>
      <item>LJUBIĆ d.o.o. za proizvodnju i trgovinu mesom, "u likvidaciji", OIB 32660849218</item>
    </izvorni_sadrzaj>
    <derivirana_varijabla naziv="DomainObject.Predmet.ProtuStrankaListFormatedOIB_1">
      <item>LJUBIĆ d.o.o. za proizvodnju i trgovinu mesom, "u likvidaciji", OIB 32660849218</item>
    </derivirana_varijabla>
  </DomainObject.Predmet.ProtuStrankaListFormatedOIB>
  <DomainObject.Predmet.ProtuStrankaListFormatedWithAdress>
    <izvorni_sadrzaj>
      <item>LJUBIĆ d.o.o. za proizvodnju i trgovinu mesom, "u likvidaciji", Ninić Ive Ivasa 6 , 22000 Šibenik</item>
    </izvorni_sadrzaj>
    <derivirana_varijabla naziv="DomainObject.Predmet.ProtuStrankaListFormatedWithAdress_1">
      <item>LJUBIĆ d.o.o. za proizvodnju i trgovinu mesom, "u likvidaciji", Ninić Ive Ivasa 6 , 22000 Šibenik</item>
    </derivirana_varijabla>
  </DomainObject.Predmet.ProtuStrankaListFormatedWithAdress>
  <DomainObject.Predmet.ProtuStrankaListFormatedWithAdressOIB>
    <izvorni_sadrzaj>
      <item>LJUBIĆ d.o.o. za proizvodnju i trgovinu mesom, "u likvidaciji", OIB 32660849218, Ninić Ive Ivasa 6 , 22000 Šibenik</item>
    </izvorni_sadrzaj>
    <derivirana_varijabla naziv="DomainObject.Predmet.ProtuStrankaListFormatedWithAdressOIB_1">
      <item>LJUBIĆ d.o.o. za proizvodnju i trgovinu mesom, "u likvidaciji", OIB 32660849218, Ninić Ive Ivasa 6 , 22000 Šibenik</item>
    </derivirana_varijabla>
  </DomainObject.Predmet.ProtuStrankaListFormatedWithAdressOIB>
  <DomainObject.Predmet.ProtuStrankaListNazivFormated>
    <izvorni_sadrzaj>
      <item>LJUBIĆ d.o.o. za proizvodnju i trgovinu mesom, "u likvidaciji"</item>
    </izvorni_sadrzaj>
    <derivirana_varijabla naziv="DomainObject.Predmet.ProtuStrankaListNazivFormated_1">
      <item>LJUBIĆ d.o.o. za proizvodnju i trgovinu mesom, "u likvidaciji"</item>
    </derivirana_varijabla>
  </DomainObject.Predmet.ProtuStrankaListNazivFormated>
  <DomainObject.Predmet.ProtuStrankaListNazivFormatedOIB>
    <izvorni_sadrzaj>
      <item>LJUBIĆ d.o.o. za proizvodnju i trgovinu mesom, "u likvidaciji", OIB 32660849218</item>
    </izvorni_sadrzaj>
    <derivirana_varijabla naziv="DomainObject.Predmet.ProtuStrankaListNazivFormatedOIB_1">
      <item>LJUBIĆ d.o.o. za proizvodnju i trgovinu mesom, "u likvidaciji", OIB 32660849218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LJUBIĆ d.o.o. za proizvodnju i trgovinu mesom, "u likvidaciji"</izvorni_sadrzaj>
    <derivirana_varijabla naziv="DomainObject.Predmet.ProtustrankaIDrugi_1">LJUBIĆ d.o.o. za proizvodnju i trgovinu mesom,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LJUBIĆ d.o.o. za proizvodnju i trgovinu mesom, "u likvidaciji", OIB 32660849218, Ninić Ive Ivasa 6 , 22000 Šibenik</izvorni_sadrzaj>
    <derivirana_varijabla naziv="DomainObject.Predmet.ProtustrankaIDrugiAdressOIB_1">LJUBIĆ d.o.o. za proizvodnju i trgovinu mesom, "u likvidaciji", OIB 32660849218, Ninić Ive Ivasa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LJUBIĆ d.o.o. za proizvodnju i trgovinu mesom, "u likvidaciji"</item>
    </izvorni_sadrzaj>
    <derivirana_varijabla naziv="DomainObject.Predmet.SudioniciListNaziv_1">
      <item>FINA - Podružnica Šibenik</item>
      <item>LJUBIĆ d.o.o. za proizvodnju i trgovinu mesom,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LJUBIĆ d.o.o. za proizvodnju i trgovinu mesom, "u likvidaciji", OIB 32660849218, Ninić Ive Ivasa 6 ,22000 Šibenik</item>
    </izvorni_sadrzaj>
    <derivirana_varijabla naziv="DomainObject.Predmet.SudioniciListAdressOIB_1">
      <item>FINA - Podružnica Šibenik, OIB 85821130368, Perivoj L. Marune 1,22000 Šibenik</item>
      <item>LJUBIĆ d.o.o. za proizvodnju i trgovinu mesom, "u likvidaciji", OIB 32660849218, Ninić Ive Ivasa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32660849218</item>
    </izvorni_sadrzaj>
    <derivirana_varijabla naziv="DomainObject.Predmet.SudioniciListNazivOIB_1">
      <item>, OIB 85821130368</item>
      <item>, OIB 32660849218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2616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2016-02-03T08:15:00Z</dcterms:created>
  <dc:creator>Joško Livaković</dc:creator>
  <cp:lastModifiedBy>Marina Gulin</cp:lastModifiedBy>
  <cp:lastPrinted>2016-02-03T11:09:00Z</cp:lastPrinted>
  <dcterms:modified xmlns:xsi="http://www.w3.org/2001/XMLSchema-instance" xsi:type="dcterms:W3CDTF">2016-02-03T11:11:00Z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