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eaad" w14:paraId="d0aeaad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665787">
        <w:rPr>
          <w:lang w:val="hr-HR"/>
        </w:rPr>
        <w:t>PROIZVODNO USLUŽNA ZADRUGA TEMIDA za proizvodnju tekstila, proizvodnju tkanina, dovršavanje tekstila i proizvodnju ostale vanjske odjeće, Križevci, Petra Zrinskog 4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665787">
        <w:rPr>
          <w:lang w:val="hr-HR"/>
        </w:rPr>
        <w:t>89638774860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65787" w:rsidRPr="00665787">
        <w:rPr>
          <w:lang w:val="hr-HR"/>
        </w:rPr>
        <w:t xml:space="preserve"> </w:t>
      </w:r>
      <w:r w:rsidR="00665787">
        <w:rPr>
          <w:lang w:val="hr-HR"/>
        </w:rPr>
        <w:t>PROIZVODNO USLUŽNA ZADRUGA TEMIDA za proizvodnju tekstila, proizvodnju tkanina, dovršavanje tekstila i proizvodnju ostale vanjske odjeće, Križevci, Petra Zrinskog 4,</w:t>
      </w:r>
      <w:r w:rsidR="00665787" w:rsidRPr="008B025F">
        <w:rPr>
          <w:lang w:val="hr-HR"/>
        </w:rPr>
        <w:t xml:space="preserve"> OIB: </w:t>
      </w:r>
      <w:r w:rsidR="00665787">
        <w:rPr>
          <w:lang w:val="hr-HR"/>
        </w:rPr>
        <w:t>89638774860</w:t>
      </w:r>
      <w:r w:rsidR="004133DA" w:rsidRPr="008B025F">
        <w:rPr>
          <w:lang w:val="hr-HR"/>
        </w:rPr>
        <w:t xml:space="preserve">, iznosi </w:t>
      </w:r>
      <w:r w:rsidR="00665787">
        <w:rPr>
          <w:lang w:val="hr-HR"/>
        </w:rPr>
        <w:t>30.432,11</w:t>
      </w:r>
      <w:r w:rsidR="009879B0">
        <w:rPr>
          <w:lang w:val="hr-HR"/>
        </w:rPr>
        <w:t xml:space="preserve"> kn. </w:t>
      </w:r>
      <w:r w:rsidR="00C33536">
        <w:rPr>
          <w:lang w:val="hr-HR"/>
        </w:rPr>
        <w:t xml:space="preserve">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 xml:space="preserve">upravitelj zadruge </w:t>
      </w:r>
      <w:r w:rsidR="00665787">
        <w:rPr>
          <w:lang w:val="hr-HR"/>
        </w:rPr>
        <w:t>Marko Sokač, iz Križevaca, Ulica Ive Vojnovića 18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 xml:space="preserve">upravitelj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lastRenderedPageBreak/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5340" w:rsidRPr="001A5340">
      <w:rPr>
        <w:noProof/>
        <w:lang w:val="hr-HR"/>
      </w:rPr>
      <w:t>2</w:t>
    </w:r>
    <w:r>
      <w:fldChar w:fldCharType="end"/>
    </w:r>
  </w:p>
  <w:p w:rsidRDefault="00665787" w:rsidP="00665787" w:rsidR="00665787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St-565/15-4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65787">
      <w:rPr>
        <w:lang w:val="hr-HR"/>
      </w:rPr>
      <w:t>565/15-4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A5340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34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534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534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534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34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534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534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534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TEMIDA za proizvodnju tekstila, proizvodnju tkanina, dovršavanje tekstila i proizvodnju ostale vanj</izvorni_sadrzaj>
    <derivirana_varijabla naziv="DomainObject.Predmet.ProtustrankaFormated_1">  PROIZVODNO USLUŽNA ZADRUGA TEMIDA za proizvodnju tekstila, proizvodnju tkanina, dovršavanje tekstila i proizvodnju ostale vanj</derivirana_varijabla>
  </DomainObject.Predmet.ProtustrankaFormated>
  <DomainObject.Predmet.ProtustrankaFormatedOIB>
    <izvorni_sadrzaj>  PROIZVODNO USLUŽNA ZADRUGA TEMIDA za proizvodnju tekstila, proizvodnju tkanina, dovršavanje tekstila i proizvodnju ostale vanj, OIB 89638774860</izvorni_sadrzaj>
    <derivirana_varijabla naziv="DomainObject.Predmet.ProtustrankaFormatedOIB_1">  PROIZVODNO USLUŽNA ZADRUGA TEMIDA za proizvodnju tekstila, proizvodnju tkanina, dovršavanje tekstila i proizvodnju ostale vanj, OIB 89638774860</derivirana_varijabla>
  </DomainObject.Predmet.ProtustrankaFormatedOIB>
  <DomainObject.Predmet.ProtustrankaFormatedWithAdress>
    <izvorni_sadrzaj> PROIZVODNO USLUŽNA ZADRUGA TEMIDA za proizvodnju tekstila, proizvodnju tkanina, dovršavanje tekstila i proizvodnju ostale vanj, Petra Zrinskog 4, 48260 Križevci</izvorni_sadrzaj>
    <derivirana_varijabla naziv="DomainObject.Predmet.ProtustrankaFormatedWithAdress_1"> PROIZVODNO USLUŽNA ZADRUGA TEMIDA za proizvodnju tekstila, proizvodnju tkanina, dovršavanje tekstila i proizvodnju ostale vanj, Petra Zrinskog 4, 48260 Križevci</derivirana_varijabla>
  </DomainObject.Predmet.ProtustrankaFormatedWithAdress>
  <DomainObject.Predmet.ProtustrankaFormatedWithAdressOIB>
    <izvorni_sadrzaj> PROIZVODNO USLUŽNA ZADRUGA TEMIDA za proizvodnju tekstila, proizvodnju tkanina, dovršavanje tekstila i proizvodnju ostale vanj, OIB 89638774860, Petra Zrinskog 4, 48260 Križevci</izvorni_sadrzaj>
    <derivirana_varijabla naziv="DomainObject.Predmet.ProtustrankaFormatedWithAdressOIB_1"> PROIZVODNO USLUŽNA ZADRUGA TEMIDA za proizvodnju tekstila, proizvodnju tkanina, dovršavanje tekstila i proizvodnju ostale vanj, OIB 89638774860, Petra Zrinskog 4, 48260 Križevci</derivirana_varijabla>
  </DomainObject.Predmet.ProtustrankaFormatedWithAdressOIB>
  <DomainObject.Predmet.ProtustrankaWithAdress>
    <izvorni_sadrzaj>PROIZVODNO USLUŽNA ZADRUGA TEMIDA za proizvodnju tekstila, proizvodnju tkanina, dovršavanje tekstila i proizvodnju ostale vanj Petra Zrinskog 4, 48260 Križevci</izvorni_sadrzaj>
    <derivirana_varijabla naziv="DomainObject.Predmet.ProtustrankaWithAdress_1">PROIZVODNO USLUŽNA ZADRUGA TEMIDA za proizvodnju tekstila, proizvodnju tkanina, dovršavanje tekstila i proizvodnju ostale vanj Petra Zrinskog 4, 48260 Križevci</derivirana_varijabla>
  </DomainObject.Predmet.ProtustrankaWithAdress>
  <DomainObject.Predmet.ProtustrankaWithAdressOIB>
    <izvorni_sadrzaj>PROIZVODNO USLUŽNA ZADRUGA TEMIDA za proizvodnju tekstila, proizvodnju tkanina, dovršavanje tekstila i proizvodnju ostale vanj, OIB 89638774860, Petra Zrinskog 4, 48260 Križevci</izvorni_sadrzaj>
    <derivirana_varijabla naziv="DomainObject.Predmet.ProtustrankaWithAdressOIB_1">PROIZVODNO USLUŽNA ZADRUGA TEMIDA za proizvodnju tekstila, proizvodnju tkanina, dovršavanje tekstila i proizvodnju ostale vanj, OIB 89638774860, Petra Zrinskog 4, 48260 Križevci</derivirana_varijabla>
  </DomainObject.Predmet.ProtustrankaWithAdressOIB>
  <DomainObject.Predmet.ProtustrankaNazivFormated>
    <izvorni_sadrzaj>PROIZVODNO USLUŽNA ZADRUGA TEMIDA za proizvodnju tekstila, proizvodnju tkanina, dovršavanje tekstila i proizvodnju ostale vanj</izvorni_sadrzaj>
    <derivirana_varijabla naziv="DomainObject.Predmet.ProtustrankaNazivFormated_1">PROIZVODNO USLUŽNA ZADRUGA TEMIDA za proizvodnju tekstila, proizvodnju tkanina, dovršavanje tekstila i proizvodnju ostale vanj</derivirana_varijabla>
  </DomainObject.Predmet.ProtustrankaNazivFormated>
  <DomainObject.Predmet.ProtustrankaNazivFormatedOIB>
    <izvorni_sadrzaj>PROIZVODNO USLUŽNA ZADRUGA TEMIDA za proizvodnju tekstila, proizvodnju tkanina, dovršavanje tekstila i proizvodnju ostale vanj, OIB 89638774860</izvorni_sadrzaj>
    <derivirana_varijabla naziv="DomainObject.Predmet.ProtustrankaNazivFormatedOIB_1">PROIZVODNO USLUŽNA ZADRUGA TEMIDA za proizvodnju tekstila, proizvodnju tkanina, dovršavanje tekstila i proizvodnju ostale vanj, OIB 89638774860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30432.11</izvorni_sadrzaj>
    <derivirana_varijabla naziv="DomainObject.Predmet.TrenutnaVrijednost_1">30432.11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TEMIDA za proizvodnju tekstila, proizvodnju tkanina, dovršavanje tekstila i proizvodnju ostale vanj</item>
    </izvorni_sadrzaj>
    <derivirana_varijabla naziv="DomainObject.Predmet.ProtuStrankaListFormated_1">
      <item>PROIZVODNO USLUŽNA ZADRUGA TEMIDA za proizvodnju tekstila, proizvodnju tkanina, dovršavanje tekstila i proizvodnju ostale vanj</item>
    </derivirana_varijabla>
  </DomainObject.Predmet.ProtuStrankaListFormated>
  <DomainObject.Predmet.ProtuStrankaListFormatedOIB>
    <izvorni_sadrzaj>
      <item>PROIZVODNO USLUŽNA ZADRUGA TEMIDA za proizvodnju tekstila, proizvodnju tkanina, dovršavanje tekstila i proizvodnju ostale vanj, OIB 89638774860</item>
    </izvorni_sadrzaj>
    <derivirana_varijabla naziv="DomainObject.Predmet.ProtuStrankaListFormatedOIB_1">
      <item>PROIZVODNO USLUŽNA ZADRUGA TEMIDA za proizvodnju tekstila, proizvodnju tkanina, dovršavanje tekstila i proizvodnju ostale vanj, OIB 89638774860</item>
    </derivirana_varijabla>
  </DomainObject.Predmet.ProtuStrankaListFormatedOIB>
  <DomainObject.Predmet.ProtuStrankaListFormatedWithAdress>
    <izvorni_sadrzaj>
      <item>PROIZVODNO USLUŽNA ZADRUGA TEMIDA za proizvodnju tekstila, proizvodnju tkanina, dovršavanje tekstila i proizvodnju ostale vanj, Petra Zrinskog 4, 48260 Križevci</item>
    </izvorni_sadrzaj>
    <derivirana_varijabla naziv="DomainObject.Predmet.ProtuStrankaListFormatedWithAdress_1">
      <item>PROIZVODNO USLUŽNA ZADRUGA TEMIDA za proizvodnju tekstila, proizvodnju tkanina, dovršavanje tekstila i proizvodnju ostale vanj, Petra Zrinskog 4, 48260 Križevci</item>
    </derivirana_varijabla>
  </DomainObject.Predmet.ProtuStrankaListFormatedWithAdress>
  <DomainObject.Predmet.ProtuStrankaListFormatedWithAdressOIB>
    <izvorni_sadrzaj>
      <item>PROIZVODNO USLUŽNA ZADRUGA TEMIDA za proizvodnju tekstila, proizvodnju tkanina, dovršavanje tekstila i proizvodnju ostale vanj, OIB 89638774860, Petra Zrinskog 4, 48260 Križevci</item>
    </izvorni_sadrzaj>
    <derivirana_varijabla naziv="DomainObject.Predmet.ProtuStrankaListFormatedWithAdressOIB_1">
      <item>PROIZVODNO USLUŽNA ZADRUGA TEMIDA za proizvodnju tekstila, proizvodnju tkanina, dovršavanje tekstila i proizvodnju ostale vanj, OIB 89638774860, Petra Zrinskog 4, 48260 Križevci</item>
    </derivirana_varijabla>
  </DomainObject.Predmet.ProtuStrankaListFormatedWithAdressOIB>
  <DomainObject.Predmet.ProtuStrankaListNazivFormated>
    <izvorni_sadrzaj>
      <item>PROIZVODNO USLUŽNA ZADRUGA TEMIDA za proizvodnju tekstila, proizvodnju tkanina, dovršavanje tekstila i proizvodnju ostale vanj</item>
    </izvorni_sadrzaj>
    <derivirana_varijabla naziv="DomainObject.Predmet.ProtuStrankaListNazivFormated_1">
      <item>PROIZVODNO USLUŽNA ZADRUGA TEMIDA za proizvodnju tekstila, proizvodnju tkanina, dovršavanje tekstila i proizvodnju ostale vanj</item>
    </derivirana_varijabla>
  </DomainObject.Predmet.ProtuStrankaListNazivFormated>
  <DomainObject.Predmet.ProtuStrankaListNazivFormatedOIB>
    <izvorni_sadrzaj>
      <item>PROIZVODNO USLUŽNA ZADRUGA TEMIDA za proizvodnju tekstila, proizvodnju tkanina, dovršavanje tekstila i proizvodnju ostale vanj, OIB 89638774860</item>
    </izvorni_sadrzaj>
    <derivirana_varijabla naziv="DomainObject.Predmet.ProtuStrankaListNazivFormatedOIB_1">
      <item>PROIZVODNO USLUŽNA ZADRUGA TEMIDA za proizvodnju tekstila, proizvodnju tkanina, dovršavanje tekstila i proizvodnju ostale vanj, OIB 89638774860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TEMIDA za proizvodnju tekstila, proizvodnju tkanina, dovršavanje tekstila i proizvodnju ostale vanj</izvorni_sadrzaj>
    <derivirana_varijabla naziv="DomainObject.Predmet.ProtustrankaIDrugi_1">PROIZVODNO USLUŽNA ZADRUGA TEMIDA za proizvodnju tekstila, proizvodnju tkanina, dovršavanje tekstila i proizvodnju ostale vanj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TEMIDA za proizvodnju tekstila, proizvodnju tkanina, dovršavanje tekstila i proizvodnju ostale vanj, OIB 89638774860, Petra Zrinskog 4, 48260 Križevci</izvorni_sadrzaj>
    <derivirana_varijabla naziv="DomainObject.Predmet.ProtustrankaIDrugiAdressOIB_1">PROIZVODNO USLUŽNA ZADRUGA TEMIDA za proizvodnju tekstila, proizvodnju tkanina, dovršavanje tekstila i proizvodnju ostale vanj, OIB 89638774860, Petra Zrinskog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TEMIDA za proizvodnju tekstila, proizvodnju tkanina, dovršavanje tekstila i proizvodnju ostale vanj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TEMIDA za proizvodnju tekstila, proizvodnju tkanina, dovršavanje tekstila i proizvodnju ostale vanj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TEMIDA za proizvodnju tekstila, proizvodnju tkanina, dovršavanje tekstila i proizvodnju ostale vanj, OIB 89638774860, Petra Zrinskog 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TEMIDA za proizvodnju tekstila, proizvodnju tkanina, dovršavanje tekstila i proizvodnju ostale vanj, OIB 89638774860, Petra Zrinskog 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89638774860</item>
      <item>, OIB null</item>
      <item>, OIB null</item>
    </izvorni_sadrzaj>
    <derivirana_varijabla naziv="DomainObject.Predmet.SudioniciListNazivOIB_1">
      <item>, OIB 85821130368</item>
      <item>, OIB 89638774860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2246</properties:Characters>
  <properties:Lines>59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2015-11-05T11:02:00Z</dcterms:modified>
  <cp:revision>35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