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9f37" w14:paraId="ba69f3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32BA2" w:rsidRPr="00532BA2">
        <w:t>RIJA d.o.o., OIB: 21381</w:t>
      </w:r>
      <w:r w:rsidR="00532BA2">
        <w:t>949169, Split, Put Dragovoda 62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32BA2" w:rsidRPr="00532BA2">
        <w:t>RIJA d.o.o., OIB: 21381</w:t>
      </w:r>
      <w:r w:rsidR="00532BA2">
        <w:t>949169, Split, Put Dragovoda 62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532BA2">
        <w:t>2577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32BA2">
        <w:t>232.358,52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532BA2">
      <w:t>1791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10E1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St-1791/2015</izvorni_sadrzaj>
    <derivirana_varijabla naziv="DomainObject.Predmet.OznakaBroj_1">St-1791/2015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RIJA društvo s ograničenom odgovornošću za trgovinu i ugostiteljstvo</izvorni_sadrzaj>
    <derivirana_varijabla naziv="DomainObject.Predmet.ProtustrankaFormated_1">  RIJA društvo s ograničenom odgovornošću za trgovinu i ugostiteljstvo</derivirana_varijabla>
  </DomainObject.Predmet.ProtustrankaFormated>
  <DomainObject.Predmet.ProtustrankaFormatedOIB>
    <izvorni_sadrzaj>  RIJA društvo s ograničenom odgovornošću za trgovinu i ugostiteljstvo, OIB 21381949169</izvorni_sadrzaj>
    <derivirana_varijabla naziv="DomainObject.Predmet.ProtustrankaFormatedOIB_1">  RIJA društvo s ograničenom odgovornošću za trgovinu i ugostiteljstvo, OIB 21381949169</derivirana_varijabla>
  </DomainObject.Predmet.ProtustrankaFormatedOIB>
  <DomainObject.Predmet.ProtustrankaFormatedWithAdress>
    <izvorni_sadrzaj> RIJA društvo s ograničenom odgovornošću za trgovinu i ugostiteljstvo, Put Dragovoda 62, 21000 Split</izvorni_sadrzaj>
    <derivirana_varijabla naziv="DomainObject.Predmet.ProtustrankaFormatedWithAdress_1"> RIJA društvo s ograničenom odgovornošću za trgovinu i ugostiteljstvo, Put Dragovoda 62, 21000 Split</derivirana_varijabla>
  </DomainObject.Predmet.ProtustrankaFormatedWithAdress>
  <DomainObject.Predmet.ProtustrankaFormatedWithAdressOIB>
    <izvorni_sadrzaj> RIJA društvo s ograničenom odgovornošću za trgovinu i ugostiteljstvo, OIB 21381949169, Put Dragovoda 62, 21000 Split</izvorni_sadrzaj>
    <derivirana_varijabla naziv="DomainObject.Predmet.ProtustrankaFormatedWithAdressOIB_1"> RIJA društvo s ograničenom odgovornošću za trgovinu i ugostiteljstvo, OIB 21381949169, Put Dragovoda 62, 21000 Split</derivirana_varijabla>
  </DomainObject.Predmet.ProtustrankaFormatedWithAdressOIB>
  <DomainObject.Predmet.ProtustrankaWithAdress>
    <izvorni_sadrzaj>RIJA društvo s ograničenom odgovornošću za trgovinu i ugostiteljstvo Put Dragovoda 62, 21000 Split</izvorni_sadrzaj>
    <derivirana_varijabla naziv="DomainObject.Predmet.ProtustrankaWithAdress_1">RIJA društvo s ograničenom odgovornošću za trgovinu i ugostiteljstvo Put Dragovoda 62, 21000 Split</derivirana_varijabla>
  </DomainObject.Predmet.ProtustrankaWithAdress>
  <DomainObject.Predmet.ProtustrankaWithAdressOIB>
    <izvorni_sadrzaj>RIJA društvo s ograničenom odgovornošću za trgovinu i ugostiteljstvo, OIB 21381949169, Put Dragovoda 62, 21000 Split</izvorni_sadrzaj>
    <derivirana_varijabla naziv="DomainObject.Predmet.ProtustrankaWithAdressOIB_1">RIJA društvo s ograničenom odgovornošću za trgovinu i ugostiteljstvo, OIB 21381949169, Put Dragovoda 62, 21000 Split</derivirana_varijabla>
  </DomainObject.Predmet.ProtustrankaWithAdressOIB>
  <DomainObject.Predmet.ProtustrankaNazivFormated>
    <izvorni_sadrzaj>RIJA društvo s ograničenom odgovornošću za trgovinu i ugostiteljstvo</izvorni_sadrzaj>
    <derivirana_varijabla naziv="DomainObject.Predmet.ProtustrankaNazivFormated_1">RIJA društvo s ograničenom odgovornošću za trgovinu i ugostiteljstvo</derivirana_varijabla>
  </DomainObject.Predmet.ProtustrankaNazivFormated>
  <DomainObject.Predmet.ProtustrankaNazivFormatedOIB>
    <izvorni_sadrzaj>RIJA društvo s ograničenom odgovornošću za trgovinu i ugostiteljstvo, OIB 21381949169</izvorni_sadrzaj>
    <derivirana_varijabla naziv="DomainObject.Predmet.ProtustrankaNazivFormatedOIB_1">RIJA društvo s ograničenom odgovornošću za trgovinu i ugostiteljstvo, OIB 21381949169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232358.52</izvorni_sadrzaj>
    <derivirana_varijabla naziv="DomainObject.Predmet.TrenutnaVrijednost_1">232358.52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RIJA društvo s ograničenom odgovornošću za trgovinu i ugostiteljstvo</item>
    </izvorni_sadrzaj>
    <derivirana_varijabla naziv="DomainObject.Predmet.ProtuStrankaListFormated_1">
      <item>RIJA društvo s ograničenom odgovornošću za trgovinu i ugostiteljstvo</item>
    </derivirana_varijabla>
  </DomainObject.Predmet.ProtuStrankaListFormated>
  <DomainObject.Predmet.ProtuStrankaListFormatedOIB>
    <izvorni_sadrzaj>
      <item>RIJA društvo s ograničenom odgovornošću za trgovinu i ugostiteljstvo, OIB 21381949169</item>
    </izvorni_sadrzaj>
    <derivirana_varijabla naziv="DomainObject.Predmet.ProtuStrankaListFormatedOIB_1">
      <item>RIJA društvo s ograničenom odgovornošću za trgovinu i ugostiteljstvo, OIB 21381949169</item>
    </derivirana_varijabla>
  </DomainObject.Predmet.ProtuStrankaListFormatedOIB>
  <DomainObject.Predmet.ProtuStrankaListFormatedWithAdress>
    <izvorni_sadrzaj>
      <item>RIJA društvo s ograničenom odgovornošću za trgovinu i ugostiteljstvo, Put Dragovoda 62, 21000 Split</item>
    </izvorni_sadrzaj>
    <derivirana_varijabla naziv="DomainObject.Predmet.ProtuStrankaListFormatedWithAdress_1">
      <item>RIJA društvo s ograničenom odgovornošću za trgovinu i ugostiteljstvo, Put Dragovoda 62, 21000 Split</item>
    </derivirana_varijabla>
  </DomainObject.Predmet.ProtuStrankaListFormatedWithAdress>
  <DomainObject.Predmet.ProtuStrankaListFormatedWithAdressOIB>
    <izvorni_sadrzaj>
      <item>RIJA društvo s ograničenom odgovornošću za trgovinu i ugostiteljstvo, OIB 21381949169, Put Dragovoda 62, 21000 Split</item>
    </izvorni_sadrzaj>
    <derivirana_varijabla naziv="DomainObject.Predmet.ProtuStrankaListFormatedWithAdressOIB_1">
      <item>RIJA društvo s ograničenom odgovornošću za trgovinu i ugostiteljstvo, OIB 21381949169, Put Dragovoda 62, 21000 Split</item>
    </derivirana_varijabla>
  </DomainObject.Predmet.ProtuStrankaListFormatedWithAdressOIB>
  <DomainObject.Predmet.ProtuStrankaListNazivFormated>
    <izvorni_sadrzaj>
      <item>RIJA društvo s ograničenom odgovornošću za trgovinu i ugostiteljstvo</item>
    </izvorni_sadrzaj>
    <derivirana_varijabla naziv="DomainObject.Predmet.ProtuStrankaListNazivFormated_1">
      <item>RIJA društvo s ograničenom odgovornošću za trgovinu i ugostiteljstvo</item>
    </derivirana_varijabla>
  </DomainObject.Predmet.ProtuStrankaListNazivFormated>
  <DomainObject.Predmet.ProtuStrankaListNazivFormatedOIB>
    <izvorni_sadrzaj>
      <item>RIJA društvo s ograničenom odgovornošću za trgovinu i ugostiteljstvo, OIB 21381949169</item>
    </izvorni_sadrzaj>
    <derivirana_varijabla naziv="DomainObject.Predmet.ProtuStrankaListNazivFormatedOIB_1">
      <item>RIJA društvo s ograničenom odgovornošću za trgovinu i ugostiteljstvo, OIB 21381949169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RIJA društvo s ograničenom odgovornošću za trgovinu i ugostiteljstvo</izvorni_sadrzaj>
    <derivirana_varijabla naziv="DomainObject.Predmet.ProtustrankaIDrugi_1">RIJA društvo s ograničenom odgovornošću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RIJA društvo s ograničenom odgovornošću za trgovinu i ugostiteljstvo, OIB 21381949169, Put Dragovoda 62, 21000 Split</izvorni_sadrzaj>
    <derivirana_varijabla naziv="DomainObject.Predmet.ProtustrankaIDrugiAdressOIB_1">RIJA društvo s ograničenom odgovornošću za trgovinu i ugostiteljstvo, OIB 21381949169, Put Dragovoda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RIJA društvo s ograničenom odgovornošću za trgovinu i ugostiteljstvo</item>
      <item>FINANCIJSKA AGENCIJA RC SPLIT</item>
    </izvorni_sadrzaj>
    <derivirana_varijabla naziv="DomainObject.Predmet.SudioniciListNaziv_1">
      <item>RIJA društvo s ograničenom odgovornošću za trgovinu i ugostiteljstvo</item>
      <item>FINANCIJSKA AGENCIJA RC SPLIT</item>
    </derivirana_varijabla>
  </DomainObject.Predmet.SudioniciListNaziv>
  <DomainObject.Predmet.SudioniciListAdressOIB>
    <izvorni_sadrzaj>
      <item>RIJA društvo s ograničenom odgovornošću za trgovinu i ugostiteljstvo, OIB 21381949169, Put Dragovoda 62,21000 Split</item>
      <item>FINANCIJSKA AGENCIJA RC SPLIT, OIB 85821130368, Mažuranićevo šetalište 24b,21000 Split</item>
    </izvorni_sadrzaj>
    <derivirana_varijabla naziv="DomainObject.Predmet.SudioniciListAdressOIB_1">
      <item>RIJA društvo s ograničenom odgovornošću za trgovinu i ugostiteljstvo, OIB 21381949169, Put Dragovoda 62,21000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21381949169</item>
      <item>, OIB 85821130368</item>
    </izvorni_sadrzaj>
    <derivirana_varijabla naziv="DomainObject.Predmet.SudioniciListNazivOIB_1">
      <item>, OIB 21381949169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6FB20-C8A2-43FA-BDA1-E68551CA9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1796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2017-03-08T07:05:00Z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