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9424" w14:paraId="7aa942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322E60">
        <w:rPr>
          <w:color w:themeColor="text1" w:val="000000"/>
        </w:rPr>
        <w:t>MAMA I LAVIĆ d.o.o., Split,</w:t>
      </w:r>
      <w:r w:rsidR="00D43F21">
        <w:rPr>
          <w:color w:themeColor="text1" w:val="000000"/>
        </w:rPr>
        <w:t xml:space="preserve"> </w:t>
      </w:r>
      <w:proofErr w:type="spellStart"/>
      <w:r w:rsidR="00D43F21">
        <w:rPr>
          <w:color w:themeColor="text1" w:val="000000"/>
        </w:rPr>
        <w:t>Kopilica</w:t>
      </w:r>
      <w:proofErr w:type="spellEnd"/>
      <w:r w:rsidR="00322E60">
        <w:rPr>
          <w:color w:themeColor="text1" w:val="000000"/>
        </w:rPr>
        <w:t xml:space="preserve"> 62</w:t>
      </w:r>
      <w:r w:rsidR="007F2949" w:rsidRPr="00313750">
        <w:rPr>
          <w:color w:themeColor="text1" w:val="000000"/>
        </w:rPr>
        <w:t>, OIB:</w:t>
      </w:r>
      <w:r w:rsidR="00322E60">
        <w:rPr>
          <w:color w:themeColor="text1" w:val="000000"/>
        </w:rPr>
        <w:t xml:space="preserve">  00988406628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322E60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322E60">
        <w:rPr>
          <w:color w:themeColor="text1" w:val="000000"/>
        </w:rPr>
        <w:t>Dužnik</w:t>
      </w:r>
      <w:r w:rsidR="00322E60" w:rsidRPr="00322E60">
        <w:rPr>
          <w:color w:themeColor="text1" w:val="000000"/>
        </w:rPr>
        <w:t xml:space="preserve"> MAMA I LAVIĆ d.o.o., Split, </w:t>
      </w:r>
      <w:proofErr w:type="spellStart"/>
      <w:r w:rsidR="00D43F21">
        <w:rPr>
          <w:color w:themeColor="text1" w:val="000000"/>
        </w:rPr>
        <w:t>Kopilica</w:t>
      </w:r>
      <w:proofErr w:type="spellEnd"/>
      <w:r w:rsidR="00322E60" w:rsidRPr="00322E60">
        <w:rPr>
          <w:color w:themeColor="text1" w:val="000000"/>
        </w:rPr>
        <w:t xml:space="preserve"> 62, OIB:  00988406628</w:t>
      </w:r>
      <w:r w:rsidR="00322E60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322E60">
        <w:rPr>
          <w:color w:themeColor="text1" w:val="000000"/>
        </w:rPr>
        <w:t>155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322E60">
        <w:rPr>
          <w:color w:themeColor="text1" w:val="000000"/>
        </w:rPr>
        <w:t xml:space="preserve"> 1.488,20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322E60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E60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21.St-13</w:t>
    </w:r>
    <w:r w:rsidR="001C5FEF">
      <w:rPr>
        <w:color w:themeColor="text1" w:val="000000"/>
      </w:rPr>
      <w:t>1</w:t>
    </w:r>
    <w:r w:rsidR="00313750" w:rsidRPr="00313750">
      <w:rPr>
        <w:color w:themeColor="text1" w:val="000000"/>
      </w:rPr>
      <w:t>/201</w:t>
    </w:r>
    <w:r w:rsidR="00D43F21">
      <w:rPr>
        <w:color w:themeColor="text1" w:val="000000"/>
      </w:rPr>
      <w:t>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22E60"/>
    <w:rsid w:val="00334775"/>
    <w:rsid w:val="0035358B"/>
    <w:rsid w:val="003D3A71"/>
    <w:rsid w:val="003E1593"/>
    <w:rsid w:val="003F7083"/>
    <w:rsid w:val="00413A05"/>
    <w:rsid w:val="0043500C"/>
    <w:rsid w:val="00466E36"/>
    <w:rsid w:val="004830D3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43F21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MAMA I LAVIĆ d.o.o. za trgovinu, prijevoz i usluge</izvorni_sadrzaj>
    <derivirana_varijabla naziv="DomainObject.Predmet.ProtustrankaFormated_1">  MAMA I LAVIĆ d.o.o. za trgovinu, prijevoz i usluge</derivirana_varijabla>
  </DomainObject.Predmet.ProtustrankaFormated>
  <DomainObject.Predmet.ProtustrankaFormatedOIB>
    <izvorni_sadrzaj>  MAMA I LAVIĆ d.o.o. za trgovinu, prijevoz i usluge, OIB 00988406628</izvorni_sadrzaj>
    <derivirana_varijabla naziv="DomainObject.Predmet.ProtustrankaFormatedOIB_1">  MAMA I LAVIĆ d.o.o. za trgovinu, prijevoz i usluge, OIB 00988406628</derivirana_varijabla>
  </DomainObject.Predmet.ProtustrankaFormatedOIB>
  <DomainObject.Predmet.ProtustrankaFormatedWithAdress>
    <izvorni_sadrzaj> MAMA I LAVIĆ d.o.o. za trgovinu, prijevoz i usluge, Kopilica 62, 21000 Split</izvorni_sadrzaj>
    <derivirana_varijabla naziv="DomainObject.Predmet.ProtustrankaFormatedWithAdress_1"> MAMA I LAVIĆ d.o.o. za trgovinu, prijevoz i usluge, Kopilica 62, 21000 Split</derivirana_varijabla>
  </DomainObject.Predmet.ProtustrankaFormatedWithAdress>
  <DomainObject.Predmet.ProtustrankaFormatedWithAdressOIB>
    <izvorni_sadrzaj> MAMA I LAVIĆ d.o.o. za trgovinu, prijevoz i usluge, OIB 00988406628, Kopilica 62, 21000 Split</izvorni_sadrzaj>
    <derivirana_varijabla naziv="DomainObject.Predmet.ProtustrankaFormatedWithAdressOIB_1"> MAMA I LAVIĆ d.o.o. za trgovinu, prijevoz i usluge, OIB 00988406628, Kopilica 62, 21000 Split</derivirana_varijabla>
  </DomainObject.Predmet.ProtustrankaFormatedWithAdressOIB>
  <DomainObject.Predmet.ProtustrankaWithAdress>
    <izvorni_sadrzaj>MAMA I LAVIĆ d.o.o. za trgovinu, prijevoz i usluge Kopilica 62, 21000 Split</izvorni_sadrzaj>
    <derivirana_varijabla naziv="DomainObject.Predmet.ProtustrankaWithAdress_1">MAMA I LAVIĆ d.o.o. za trgovinu, prijevoz i usluge Kopilica 62, 21000 Split</derivirana_varijabla>
  </DomainObject.Predmet.ProtustrankaWithAdress>
  <DomainObject.Predmet.ProtustrankaWithAdressOIB>
    <izvorni_sadrzaj>MAMA I LAVIĆ d.o.o. za trgovinu, prijevoz i usluge, OIB 00988406628, Kopilica 62, 21000 Split</izvorni_sadrzaj>
    <derivirana_varijabla naziv="DomainObject.Predmet.ProtustrankaWithAdressOIB_1">MAMA I LAVIĆ d.o.o. za trgovinu, prijevoz i usluge, OIB 00988406628, Kopilica 62, 21000 Split</derivirana_varijabla>
  </DomainObject.Predmet.ProtustrankaWithAdressOIB>
  <DomainObject.Predmet.ProtustrankaNazivFormated>
    <izvorni_sadrzaj>MAMA I LAVIĆ d.o.o. za trgovinu, prijevoz i usluge</izvorni_sadrzaj>
    <derivirana_varijabla naziv="DomainObject.Predmet.ProtustrankaNazivFormated_1">MAMA I LAVIĆ d.o.o. za trgovinu, prijevoz i usluge</derivirana_varijabla>
  </DomainObject.Predmet.ProtustrankaNazivFormated>
  <DomainObject.Predmet.ProtustrankaNazivFormatedOIB>
    <izvorni_sadrzaj>MAMA I LAVIĆ d.o.o. za trgovinu, prijevoz i usluge, OIB 00988406628</izvorni_sadrzaj>
    <derivirana_varijabla naziv="DomainObject.Predmet.ProtustrankaNazivFormatedOIB_1">MAMA I LAVIĆ d.o.o. za trgovinu, prijevoz i usluge, OIB 00988406628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1488.20</izvorni_sadrzaj>
    <derivirana_varijabla naziv="DomainObject.Predmet.TrenutnaVrijednost_1">1488.20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MAMA I LAVIĆ d.o.o. za trgovinu, prijevoz i usluge</item>
    </izvorni_sadrzaj>
    <derivirana_varijabla naziv="DomainObject.Predmet.ProtuStrankaListFormated_1">
      <item>MAMA I LAVIĆ d.o.o. za trgovinu, prijevoz i usluge</item>
    </derivirana_varijabla>
  </DomainObject.Predmet.ProtuStrankaListFormated>
  <DomainObject.Predmet.ProtuStrankaListFormatedOIB>
    <izvorni_sadrzaj>
      <item>MAMA I LAVIĆ d.o.o. za trgovinu, prijevoz i usluge, OIB 00988406628</item>
    </izvorni_sadrzaj>
    <derivirana_varijabla naziv="DomainObject.Predmet.ProtuStrankaListFormatedOIB_1">
      <item>MAMA I LAVIĆ d.o.o. za trgovinu, prijevoz i usluge, OIB 00988406628</item>
    </derivirana_varijabla>
  </DomainObject.Predmet.ProtuStrankaListFormatedOIB>
  <DomainObject.Predmet.ProtuStrankaListFormatedWithAdress>
    <izvorni_sadrzaj>
      <item>MAMA I LAVIĆ d.o.o. za trgovinu, prijevoz i usluge, Kopilica 62, 21000 Split</item>
    </izvorni_sadrzaj>
    <derivirana_varijabla naziv="DomainObject.Predmet.ProtuStrankaListFormatedWithAdress_1">
      <item>MAMA I LAVIĆ d.o.o. za trgovinu, prijevoz i usluge, Kopilica 62, 21000 Split</item>
    </derivirana_varijabla>
  </DomainObject.Predmet.ProtuStrankaListFormatedWithAdress>
  <DomainObject.Predmet.ProtuStrankaListFormatedWithAdressOIB>
    <izvorni_sadrzaj>
      <item>MAMA I LAVIĆ d.o.o. za trgovinu, prijevoz i usluge, OIB 00988406628, Kopilica 62, 21000 Split</item>
    </izvorni_sadrzaj>
    <derivirana_varijabla naziv="DomainObject.Predmet.ProtuStrankaListFormatedWithAdressOIB_1">
      <item>MAMA I LAVIĆ d.o.o. za trgovinu, prijevoz i usluge, OIB 00988406628, Kopilica 62, 21000 Split</item>
    </derivirana_varijabla>
  </DomainObject.Predmet.ProtuStrankaListFormatedWithAdressOIB>
  <DomainObject.Predmet.ProtuStrankaListNazivFormated>
    <izvorni_sadrzaj>
      <item>MAMA I LAVIĆ d.o.o. za trgovinu, prijevoz i usluge</item>
    </izvorni_sadrzaj>
    <derivirana_varijabla naziv="DomainObject.Predmet.ProtuStrankaListNazivFormated_1">
      <item>MAMA I LAVIĆ d.o.o. za trgovinu, prijevoz i usluge</item>
    </derivirana_varijabla>
  </DomainObject.Predmet.ProtuStrankaListNazivFormated>
  <DomainObject.Predmet.ProtuStrankaListNazivFormatedOIB>
    <izvorni_sadrzaj>
      <item>MAMA I LAVIĆ d.o.o. za trgovinu, prijevoz i usluge, OIB 00988406628</item>
    </izvorni_sadrzaj>
    <derivirana_varijabla naziv="DomainObject.Predmet.ProtuStrankaListNazivFormatedOIB_1">
      <item>MAMA I LAVIĆ d.o.o. za trgovinu, prijevoz i usluge, OIB 00988406628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MAMA I LAVIĆ d.o.o. za trgovinu, prijevoz i usluge</izvorni_sadrzaj>
    <derivirana_varijabla naziv="DomainObject.Predmet.ProtustrankaIDrugi_1">MAMA I LAVIĆ d.o.o. za trgovinu,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MAMA I LAVIĆ d.o.o. za trgovinu, prijevoz i usluge, OIB 00988406628, Kopilica 62, 21000 Split</izvorni_sadrzaj>
    <derivirana_varijabla naziv="DomainObject.Predmet.ProtustrankaIDrugiAdressOIB_1">MAMA I LAVIĆ d.o.o. za trgovinu, prijevoz i usluge, OIB 00988406628,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MAMA I LAVIĆ d.o.o. za trgovinu, prijevoz i usluge</item>
      <item>FINANCIJSKA AGENCIJA, RC SPLIT</item>
    </izvorni_sadrzaj>
    <derivirana_varijabla naziv="DomainObject.Predmet.SudioniciListNaziv_1">
      <item>MAMA I LAVIĆ d.o.o. za trgovinu, prijevoz i usluge</item>
      <item>FINANCIJSKA AGENCIJA, RC SPLIT</item>
    </derivirana_varijabla>
  </DomainObject.Predmet.SudioniciListNaziv>
  <DomainObject.Predmet.SudioniciListAdressOIB>
    <izvorni_sadrzaj>
      <item>MAMA I LAVIĆ d.o.o. za trgovinu, prijevoz i usluge, OIB 00988406628, Kopilica 62,21000 Split</item>
      <item>FINANCIJSKA AGENCIJA, RC SPLIT, OIB 85821130368, Mažuranićevo šetalište 24 b,21000 Split</item>
    </izvorni_sadrzaj>
    <derivirana_varijabla naziv="DomainObject.Predmet.SudioniciListAdressOIB_1">
      <item>MAMA I LAVIĆ d.o.o. za trgovinu, prijevoz i usluge, OIB 00988406628,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00988406628</item>
      <item>, OIB 85821130368</item>
    </izvorni_sadrzaj>
    <derivirana_varijabla naziv="DomainObject.Predmet.SudioniciListNazivOIB_1">
      <item>, OIB 00988406628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1739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2016-04-21T12:21:00Z</dcterms:created>
  <dc:creator>Jadranko Basić</dc:creator>
  <cp:lastModifiedBy>Jadranko Basić</cp:lastModifiedBy>
  <cp:lastPrinted>2016-04-22T05:52:00Z</cp:lastPrinted>
  <dcterms:modified xmlns:xsi="http://www.w3.org/2001/XMLSchema-instance" xsi:type="dcterms:W3CDTF">2016-04-22T06:05:00Z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