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4748" w14:paraId="e9d4748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5D5FAA">
        <w:t>10</w:t>
      </w:r>
      <w:r w:rsidR="00EA3A7B">
        <w:t>12</w:t>
      </w:r>
      <w:r w:rsidR="005D5FAA">
        <w:t xml:space="preserve">/17-3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EA3A7B" w:rsidRPr="00EA3A7B">
        <w:t>ZLATNI VALOVI d.o.o.</w:t>
      </w:r>
      <w:r w:rsidR="00EA3A7B">
        <w:t xml:space="preserve"> Zagreb, Slavonska avenija 50, MBS</w:t>
      </w:r>
      <w:r w:rsidR="00F34B85">
        <w:t xml:space="preserve">: </w:t>
      </w:r>
      <w:r w:rsidR="00F34B85" w:rsidRPr="00F34B85">
        <w:t>080804722</w:t>
      </w:r>
      <w:r w:rsidR="00F34B85">
        <w:t xml:space="preserve">, OIB: </w:t>
      </w:r>
      <w:r w:rsidR="00F34B85" w:rsidRPr="00F34B85">
        <w:t>48268595162</w:t>
      </w:r>
      <w:r w:rsidR="005A374F">
        <w:t xml:space="preserve">,  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D4125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F34B85">
        <w:t>ZLATNI VALOVI d.o.o. Zagreb, Slavonska avenija 50, MBS: 080804722, OIB: 48268595162,</w:t>
      </w:r>
      <w:r w:rsidR="00455666">
        <w:t xml:space="preserve"> </w:t>
      </w:r>
      <w:r w:rsidR="00D41253">
        <w:t>n</w:t>
      </w:r>
      <w:r>
        <w:t xml:space="preserve">a temelju neizvršenih osnova za plaćanje iznosi </w:t>
      </w:r>
      <w:r w:rsidR="00F34B85">
        <w:t>65.317,04</w:t>
      </w:r>
      <w:r w:rsidR="00D41253">
        <w:t xml:space="preserve">  </w:t>
      </w:r>
      <w:r>
        <w:t>kn.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 se osoba ovlaštena za zastupanje dužnika</w:t>
      </w:r>
      <w:r w:rsidR="00A3667B">
        <w:t xml:space="preserve"> </w:t>
      </w:r>
      <w:proofErr w:type="spellStart"/>
      <w:r w:rsidR="00A3667B">
        <w:t>Xiaoping</w:t>
      </w:r>
      <w:proofErr w:type="spellEnd"/>
      <w:r w:rsidR="00A3667B">
        <w:t xml:space="preserve"> </w:t>
      </w:r>
      <w:proofErr w:type="spellStart"/>
      <w:r w:rsidR="00A3667B">
        <w:t>Cheng</w:t>
      </w:r>
      <w:proofErr w:type="spellEnd"/>
      <w:r w:rsidR="00A3667B">
        <w:t xml:space="preserve">, Zagreb, Raška l9, OIB: 70321507454  </w:t>
      </w:r>
      <w:r w:rsidR="0082744C">
        <w:t>d</w:t>
      </w:r>
      <w:r>
        <w:t xml:space="preserve">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2744C">
        <w:t>10</w:t>
      </w:r>
      <w:r w:rsidR="00A3667B">
        <w:t>12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2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1200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6238B"/>
    <w:rsid w:val="0017168E"/>
    <w:rsid w:val="00173F18"/>
    <w:rsid w:val="00176A0E"/>
    <w:rsid w:val="00177EC7"/>
    <w:rsid w:val="001915F4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3E29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248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0779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55666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5FAA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09E1"/>
    <w:rsid w:val="0082207E"/>
    <w:rsid w:val="0082744C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3667B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1253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3A7B"/>
    <w:rsid w:val="00EA403E"/>
    <w:rsid w:val="00EA7498"/>
    <w:rsid w:val="00EC0019"/>
    <w:rsid w:val="00EC48BF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34B85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251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0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0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St-1012/2017</izvorni_sadrzaj>
    <derivirana_varijabla naziv="DomainObject.Predmet.OznakaBroj_1">St-1012/2017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ZLATNI VALOVI d.o.o.</izvorni_sadrzaj>
    <derivirana_varijabla naziv="DomainObject.Predmet.ProtustrankaFormated_1">  ZLATNI VALOVI d.o.o.</derivirana_varijabla>
  </DomainObject.Predmet.ProtustrankaFormated>
  <DomainObject.Predmet.ProtustrankaFormatedOIB>
    <izvorni_sadrzaj>  ZLATNI VALOVI d.o.o., OIB 48268595162</izvorni_sadrzaj>
    <derivirana_varijabla naziv="DomainObject.Predmet.ProtustrankaFormatedOIB_1">  ZLATNI VALOVI d.o.o., OIB 48268595162</derivirana_varijabla>
  </DomainObject.Predmet.ProtustrankaFormatedOIB>
  <DomainObject.Predmet.ProtustrankaFormatedWithAdress>
    <izvorni_sadrzaj> ZLATNI VALOVI d.o.o., Slavonska avenija 50, 10000 Zagreb</izvorni_sadrzaj>
    <derivirana_varijabla naziv="DomainObject.Predmet.ProtustrankaFormatedWithAdress_1"> ZLATNI VALOVI d.o.o., Slavonska avenija 50, 10000 Zagreb</derivirana_varijabla>
  </DomainObject.Predmet.ProtustrankaFormatedWithAdress>
  <DomainObject.Predmet.ProtustrankaFormatedWithAdressOIB>
    <izvorni_sadrzaj> ZLATNI VALOVI d.o.o., OIB 48268595162, Slavonska avenija 50, 10000 Zagreb</izvorni_sadrzaj>
    <derivirana_varijabla naziv="DomainObject.Predmet.ProtustrankaFormatedWithAdressOIB_1"> ZLATNI VALOVI d.o.o., OIB 48268595162, Slavonska avenija 50, 10000 Zagreb</derivirana_varijabla>
  </DomainObject.Predmet.ProtustrankaFormatedWithAdressOIB>
  <DomainObject.Predmet.ProtustrankaWithAdress>
    <izvorni_sadrzaj>ZLATNI VALOVI d.o.o. Slavonska avenija 50, 10000 Zagreb</izvorni_sadrzaj>
    <derivirana_varijabla naziv="DomainObject.Predmet.ProtustrankaWithAdress_1">ZLATNI VALOVI d.o.o. Slavonska avenija 50, 10000 Zagreb</derivirana_varijabla>
  </DomainObject.Predmet.ProtustrankaWithAdress>
  <DomainObject.Predmet.ProtustrankaWithAdressOIB>
    <izvorni_sadrzaj>ZLATNI VALOVI d.o.o., OIB 48268595162, Slavonska avenija 50, 10000 Zagreb</izvorni_sadrzaj>
    <derivirana_varijabla naziv="DomainObject.Predmet.ProtustrankaWithAdressOIB_1">ZLATNI VALOVI d.o.o., OIB 48268595162, Slavonska avenija 50, 10000 Zagreb</derivirana_varijabla>
  </DomainObject.Predmet.ProtustrankaWithAdressOIB>
  <DomainObject.Predmet.ProtustrankaNazivFormated>
    <izvorni_sadrzaj>ZLATNI VALOVI d.o.o.</izvorni_sadrzaj>
    <derivirana_varijabla naziv="DomainObject.Predmet.ProtustrankaNazivFormated_1">ZLATNI VALOVI d.o.o.</derivirana_varijabla>
  </DomainObject.Predmet.ProtustrankaNazivFormated>
  <DomainObject.Predmet.ProtustrankaNazivFormatedOIB>
    <izvorni_sadrzaj>ZLATNI VALOVI d.o.o., OIB 48268595162</izvorni_sadrzaj>
    <derivirana_varijabla naziv="DomainObject.Predmet.ProtustrankaNazivFormatedOIB_1">ZLATNI VALOVI d.o.o., OIB 48268595162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VALOVI d.o.o.</item>
    </izvorni_sadrzaj>
    <derivirana_varijabla naziv="DomainObject.Predmet.ProtuStrankaListFormated_1">
      <item>ZLATNI VALOVI d.o.o.</item>
    </derivirana_varijabla>
  </DomainObject.Predmet.ProtuStrankaListFormated>
  <DomainObject.Predmet.ProtuStrankaListFormatedOIB>
    <izvorni_sadrzaj>
      <item>ZLATNI VALOVI d.o.o., OIB 48268595162</item>
    </izvorni_sadrzaj>
    <derivirana_varijabla naziv="DomainObject.Predmet.ProtuStrankaListFormatedOIB_1">
      <item>ZLATNI VALOVI d.o.o., OIB 48268595162</item>
    </derivirana_varijabla>
  </DomainObject.Predmet.ProtuStrankaListFormatedOIB>
  <DomainObject.Predmet.ProtuStrankaListFormatedWithAdress>
    <izvorni_sadrzaj>
      <item>ZLATNI VALOVI d.o.o., Slavonska avenija 50, 10000 Zagreb</item>
    </izvorni_sadrzaj>
    <derivirana_varijabla naziv="DomainObject.Predmet.ProtuStrankaListFormatedWithAdress_1">
      <item>ZLATNI VALOVI d.o.o., Slavonska avenija 50, 10000 Zagreb</item>
    </derivirana_varijabla>
  </DomainObject.Predmet.ProtuStrankaListFormatedWithAdress>
  <DomainObject.Predmet.ProtuStrankaListFormatedWithAdressOIB>
    <izvorni_sadrzaj>
      <item>ZLATNI VALOVI d.o.o., OIB 48268595162, Slavonska avenija 50, 10000 Zagreb</item>
    </izvorni_sadrzaj>
    <derivirana_varijabla naziv="DomainObject.Predmet.ProtuStrankaListFormatedWithAdressOIB_1">
      <item>ZLATNI VALOVI d.o.o., OIB 48268595162, Slavonska avenija 50, 10000 Zagreb</item>
    </derivirana_varijabla>
  </DomainObject.Predmet.ProtuStrankaListFormatedWithAdressOIB>
  <DomainObject.Predmet.ProtuStrankaListNazivFormated>
    <izvorni_sadrzaj>
      <item>ZLATNI VALOVI d.o.o.</item>
    </izvorni_sadrzaj>
    <derivirana_varijabla naziv="DomainObject.Predmet.ProtuStrankaListNazivFormated_1">
      <item>ZLATNI VALOVI d.o.o.</item>
    </derivirana_varijabla>
  </DomainObject.Predmet.ProtuStrankaListNazivFormated>
  <DomainObject.Predmet.ProtuStrankaListNazivFormatedOIB>
    <izvorni_sadrzaj>
      <item>ZLATNI VALOVI d.o.o., OIB 48268595162</item>
    </izvorni_sadrzaj>
    <derivirana_varijabla naziv="DomainObject.Predmet.ProtuStrankaListNazivFormatedOIB_1">
      <item>ZLATNI VALOVI d.o.o., OIB 48268595162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VALOVI d.o.o.</izvorni_sadrzaj>
    <derivirana_varijabla naziv="DomainObject.Predmet.ProtustrankaIDrugi_1">ZLATNI VALOVI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VALOVI d.o.o., OIB 48268595162, Slavonska avenija 50, 10000 Zagreb</izvorni_sadrzaj>
    <derivirana_varijabla naziv="DomainObject.Predmet.ProtustrankaIDrugiAdressOIB_1">ZLATNI VALOVI d.o.o., OIB 48268595162,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VALOVI d.o.o.</item>
      <item>FINA Regionalni centar Zagreb</item>
    </izvorni_sadrzaj>
    <derivirana_varijabla naziv="DomainObject.Predmet.SudioniciListNaziv_1">
      <item>ZLATNI VALOVI d.o.o.</item>
      <item>FINA Regionalni centar Zagreb</item>
    </derivirana_varijabla>
  </DomainObject.Predmet.SudioniciListNaziv>
  <DomainObject.Predmet.SudioniciListAdressOIB>
    <izvorni_sadrzaj>
      <item>ZLATNI VALOVI d.o.o., OIB 48268595162, Slavonska avenija 50,10000 Zagreb</item>
      <item>FINA Regionalni centar Zagreb, OIB 85821130368, Trg svibanjskih žrtava 1995. br. 1,10000 Zagreb</item>
    </izvorni_sadrzaj>
    <derivirana_varijabla naziv="DomainObject.Predmet.SudioniciListAdressOIB_1">
      <item>ZLATNI VALOVI d.o.o., OIB 48268595162, Slavonska avenija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48268595162</item>
      <item>, OIB 85821130368</item>
    </izvorni_sadrzaj>
    <derivirana_varijabla naziv="DomainObject.Predmet.SudioniciListNazivOIB_1">
      <item>, OIB 48268595162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1B17A7-F276-4B17-B803-004CC558E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2108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2017-07-28T12:20:00Z</dcterms:created>
  <dc:creator>Korisnik</dc:creator>
  <cp:lastModifiedBy>Sanja Ban</cp:lastModifiedBy>
  <cp:lastPrinted>2017-07-28T12:19:00Z</cp:lastPrinted>
  <dcterms:modified xmlns:xsi="http://www.w3.org/2001/XMLSchema-instance" xsi:type="dcterms:W3CDTF">2017-07-31T10:40:00Z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