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96364" w:rsidR="00E96364">
        <w:tc>
          <w:tcPr>
            <w:tcW w:type="dxa" w:w="2985"/>
            <w:hideMark/>
          </w:tcPr>
          <w:p w:rsidRDefault="00E96364" w:rsidP="00E96364" w:rsidR="00E9636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96364" w:rsidP="00E96364" w:rsidR="00E96364">
            <w:pPr>
              <w:spacing w:after="0"/>
              <w:jc w:val="center"/>
            </w:pPr>
            <w:r>
              <w:t>Republika Hrvatska</w:t>
            </w:r>
          </w:p>
          <w:p w:rsidRDefault="00E96364" w:rsidP="00E96364" w:rsidR="00E96364">
            <w:pPr>
              <w:spacing w:after="0"/>
              <w:jc w:val="center"/>
            </w:pPr>
            <w:r>
              <w:t>Trgovački sud u Varaždinu</w:t>
            </w:r>
          </w:p>
          <w:p w:rsidRDefault="00E96364" w:rsidP="00E96364" w:rsidR="00E9636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32df2d" w14:paraId="832df2d" w:rsidRDefault="00E96364" w:rsidP="00E96364" w:rsidR="00E9636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96364" w:rsidP="00E96364" w:rsidR="00E96364">
      <w:pPr>
        <w:spacing w:after="0"/>
        <w:ind w:left="5664"/>
      </w:pPr>
      <w:r>
        <w:t>Poslovni broj: 3 St-1170/2016-23</w:t>
      </w:r>
    </w:p>
    <w:p w:rsidRDefault="00E96364" w:rsidP="00E96364" w:rsidR="00E96364">
      <w:pPr>
        <w:spacing w:after="0"/>
        <w:ind w:left="5664"/>
      </w:pPr>
    </w:p>
    <w:p w:rsidRDefault="00E96364" w:rsidP="00E96364" w:rsidR="00E96364">
      <w:pPr>
        <w:spacing w:after="0"/>
      </w:pPr>
    </w:p>
    <w:p w:rsidRDefault="00E96364" w:rsidP="00E96364" w:rsidR="00E96364">
      <w:pPr>
        <w:spacing w:after="0"/>
        <w:ind w:left="5664"/>
      </w:pPr>
    </w:p>
    <w:p w:rsidRDefault="00E96364" w:rsidP="00E96364" w:rsidR="00E96364">
      <w:pPr>
        <w:spacing w:after="0"/>
        <w:jc w:val="center"/>
      </w:pPr>
      <w:r>
        <w:t>R E P U B L I K A   H R V A T S K A</w:t>
      </w:r>
    </w:p>
    <w:p w:rsidRDefault="00E96364" w:rsidP="00E96364" w:rsidR="00E96364">
      <w:pPr>
        <w:spacing w:after="0"/>
        <w:rPr>
          <w:b/>
        </w:rPr>
      </w:pPr>
    </w:p>
    <w:p w:rsidRDefault="00E96364" w:rsidP="00E96364" w:rsidR="00E96364">
      <w:pPr>
        <w:spacing w:after="0"/>
        <w:jc w:val="center"/>
      </w:pPr>
      <w:r>
        <w:t>R J E Š E N J E</w:t>
      </w:r>
    </w:p>
    <w:p w:rsidRDefault="00E96364" w:rsidP="00E96364" w:rsidR="00E96364">
      <w:pPr>
        <w:spacing w:after="0"/>
        <w:jc w:val="center"/>
      </w:pPr>
    </w:p>
    <w:p w:rsidRDefault="00E96364" w:rsidP="00E96364" w:rsidR="00E96364">
      <w:pPr>
        <w:spacing w:after="0"/>
      </w:pPr>
    </w:p>
    <w:p w:rsidRDefault="00E96364" w:rsidP="00E96364" w:rsidR="00E96364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HS-UGOSTITELJSTVO jednostavno društvo s ograničenom odgovornošću za ugostiteljstvo, trgovinu i usluge, skraćena tvrtka HS-UGOSTITELJSTVO j.d.o.o. Vrbno, Vrbno 22, MBS: 070132860, OIB: 59964629031, radi otvaranja stečajnog postupka nad dužnikom, dana 16. travnja 2019. godine, </w:t>
      </w:r>
    </w:p>
    <w:p w:rsidRDefault="00E96364" w:rsidP="00E96364" w:rsidR="00E96364">
      <w:pPr>
        <w:spacing w:after="0"/>
        <w:ind w:firstLine="708"/>
        <w:jc w:val="both"/>
      </w:pP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center"/>
      </w:pPr>
      <w:r>
        <w:t xml:space="preserve">r i j e š i o   j e </w:t>
      </w:r>
    </w:p>
    <w:p w:rsidRDefault="00E96364" w:rsidP="00E96364" w:rsidR="00E96364">
      <w:pPr>
        <w:spacing w:after="0"/>
      </w:pPr>
    </w:p>
    <w:p w:rsidRDefault="00E96364" w:rsidP="00E96364" w:rsidR="00E96364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HS-UGOSTITELJSTVO j.d.o.o. Vrbno, Vrbno 22, OIB: 59964629031, da uplate predujam za namirenje troškova prethodnog i otvorenog stečajnog postupka u iznosu od 12.000,00 kn, na žiro-račun ovog suda otvoren kod Hrvatske poštanske banke broj: HR4023900011300002754, poziv na broj odobrenja: 220117016, u roku od 15 dana od dana isteka osmog dana od dana objave ovog oglasa na mrežnoj stranici e-Oglasna ploča sudova.   </w:t>
      </w:r>
    </w:p>
    <w:p w:rsidRDefault="00E96364" w:rsidP="00E96364" w:rsidR="00E96364">
      <w:pPr>
        <w:spacing w:after="0"/>
        <w:ind w:left="1065"/>
        <w:jc w:val="both"/>
      </w:pPr>
    </w:p>
    <w:p w:rsidRDefault="00E96364" w:rsidP="00E96364" w:rsidR="00E96364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center"/>
      </w:pPr>
      <w:r>
        <w:t>Obrazloženje</w:t>
      </w:r>
    </w:p>
    <w:p w:rsidRDefault="00E96364" w:rsidP="00E96364" w:rsidR="00E96364">
      <w:pPr>
        <w:spacing w:after="0"/>
      </w:pPr>
    </w:p>
    <w:p w:rsidRDefault="00E96364" w:rsidP="00E96364" w:rsidR="00E96364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center"/>
      </w:pPr>
      <w:r>
        <w:t>Varaždin, 16. travnja 2019.</w:t>
      </w:r>
    </w:p>
    <w:p w:rsidRDefault="00E96364" w:rsidP="00E96364" w:rsidR="00E96364">
      <w:pPr>
        <w:spacing w:after="0"/>
        <w:jc w:val="center"/>
      </w:pPr>
    </w:p>
    <w:p w:rsidRDefault="00E96364" w:rsidP="00E96364" w:rsidR="00E96364">
      <w:pPr>
        <w:spacing w:after="0"/>
      </w:pPr>
    </w:p>
    <w:p w:rsidRDefault="00E96364" w:rsidP="00E96364" w:rsidR="00E96364">
      <w:pPr>
        <w:spacing w:after="0"/>
        <w:jc w:val="both"/>
      </w:pPr>
      <w:r>
        <w:t xml:space="preserve">                                                                                                                 Sudac:</w:t>
      </w: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  <w:r>
        <w:t>UPUTA O PRAVNOM LIJEKU:</w:t>
      </w: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E96364" w:rsidP="00E96364" w:rsidR="00E96364">
      <w:pPr>
        <w:spacing w:after="0"/>
      </w:pPr>
    </w:p>
    <w:p w:rsidRDefault="00E96364" w:rsidP="00E96364" w:rsidR="00E96364">
      <w:pPr>
        <w:spacing w:after="0"/>
        <w:ind w:firstLine="708"/>
        <w:jc w:val="both"/>
      </w:pP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</w:p>
    <w:p w:rsidRDefault="00E96364" w:rsidP="00E96364" w:rsidR="00E96364">
      <w:pPr>
        <w:spacing w:after="0"/>
        <w:jc w:val="both"/>
      </w:pPr>
      <w:r>
        <w:t xml:space="preserve">DNA: 1. E-oglasna ploča ovog suda </w:t>
      </w:r>
    </w:p>
    <w:p w:rsidRDefault="00AE649C" w:rsidP="00E96364" w:rsidR="00AE649C" w:rsidRPr="00B76F3C">
      <w:pPr>
        <w:pStyle w:val="NormaleSPIS"/>
        <w:spacing w:after="0"/>
      </w:pPr>
    </w:p>
    <w:p w:rsidRDefault="00AB4602" w:rsidP="00E9636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9636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EBC" w:rsidP="00537B78" w:rsidR="00C92EBC">
      <w:r>
        <w:separator/>
      </w:r>
    </w:p>
  </w:endnote>
  <w:endnote w:id="0" w:type="continuationSeparator">
    <w:p w:rsidRDefault="00C92EBC" w:rsidP="00537B78" w:rsidR="00C92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EBC" w:rsidP="00537B78" w:rsidR="00C92EBC">
      <w:r>
        <w:separator/>
      </w:r>
    </w:p>
  </w:footnote>
  <w:footnote w:id="0" w:type="continuationSeparator">
    <w:p w:rsidRDefault="00C92EBC" w:rsidP="00537B78" w:rsidR="00C92E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592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EBC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364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08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St-1170/2016-23</izvorni_sadrzaj>
    <derivirana_varijabla naziv="DomainObject.Oznaka_1">St-1170/2016-23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HS-UGOSTITELJSTVO jednostavno društvo s ograničenom odgovornošću za ugostiteljstvo, trgovinu i usluge</izvorni_sadrzaj>
    <derivirana_varijabla naziv="DomainObject.Predmet.ProtustrankaFormated_1">  HS-UGOSTITELJSTVO jednostavno društvo s ograničenom odgovornošću za ugostiteljstvo, trgovinu i usluge</derivirana_varijabla>
  </DomainObject.Predmet.ProtustrankaFormated>
  <DomainObject.Predmet.ProtustrankaFormatedOIB>
    <izvorni_sadrzaj>  HS-UGOSTITELJSTVO jednostavno društvo s ograničenom odgovornošću za ugostiteljstvo, trgovinu i usluge, OIB 59964629031</izvorni_sadrzaj>
    <derivirana_varijabla naziv="DomainObject.Predmet.ProtustrankaFormatedOIB_1">  HS-UGOSTITELJSTVO jednostavno društvo s ograničenom odgovornošću za ugostiteljstvo, trgovinu i usluge, OIB 59964629031</derivirana_varijabla>
  </DomainObject.Predmet.ProtustrankaFormatedOIB>
  <DomainObject.Predmet.ProtustrankaFormatedWithAdress>
    <izvorni_sadrzaj> HS-UGOSTITELJSTVO jednostavno društvo s ograničenom odgovornošću za ugostiteljstvo, trgovinu i usluge, Vrbno 22, 42253 Vrbno</izvorni_sadrzaj>
    <derivirana_varijabla naziv="DomainObject.Predmet.ProtustrankaFormatedWithAdress_1"> HS-UGOSTITELJSTVO jednostavno društvo s ograničenom odgovornošću za ugostiteljstvo, trgovinu i usluge, Vrbno 22, 42253 Vrbno</derivirana_varijabla>
  </DomainObject.Predmet.ProtustrankaFormatedWithAdress>
  <DomainObject.Predmet.ProtustrankaFormatedWithAdressOIB>
    <izvorni_sadrzaj> HS-UGOSTITELJSTVO jednostavno društvo s ograničenom odgovornošću za ugostiteljstvo, trgovinu i usluge, OIB 59964629031, Vrbno 22, 42253 Vrbno</izvorni_sadrzaj>
    <derivirana_varijabla naziv="DomainObject.Predmet.ProtustrankaFormatedWithAdressOIB_1"> HS-UGOSTITELJSTVO jednostavno društvo s ograničenom odgovornošću za ugostiteljstvo, trgovinu i usluge, OIB 59964629031, Vrbno 22, 42253 Vrbno</derivirana_varijabla>
  </DomainObject.Predmet.ProtustrankaFormatedWithAdressOIB>
  <DomainObject.Predmet.ProtustrankaWithAdress>
    <izvorni_sadrzaj>HS-UGOSTITELJSTVO jednostavno društvo s ograničenom odgovornošću za ugostiteljstvo, trgovinu i usluge Vrbno 22, 42253 Vrbno</izvorni_sadrzaj>
    <derivirana_varijabla naziv="DomainObject.Predmet.ProtustrankaWithAdress_1">HS-UGOSTITELJSTVO jednostavno društvo s ograničenom odgovornošću za ugostiteljstvo, trgovinu i usluge Vrbno 22, 42253 Vrbno</derivirana_varijabla>
  </DomainObject.Predmet.ProtustrankaWithAdress>
  <DomainObject.Predmet.ProtustrankaWithAdressOIB>
    <izvorni_sadrzaj>HS-UGOSTITELJSTVO jednostavno društvo s ograničenom odgovornošću za ugostiteljstvo, trgovinu i usluge, OIB 59964629031, Vrbno 22, 42253 Vrbno</izvorni_sadrzaj>
    <derivirana_varijabla naziv="DomainObject.Predmet.ProtustrankaWithAdressOIB_1">HS-UGOSTITELJSTVO jednostavno društvo s ograničenom odgovornošću za ugostiteljstvo, trgovinu i usluge, OIB 59964629031, Vrbno 22, 42253 Vrbno</derivirana_varijabla>
  </DomainObject.Predmet.ProtustrankaWithAdressOIB>
  <DomainObject.Predmet.ProtustrankaNazivFormated>
    <izvorni_sadrzaj>HS-UGOSTITELJSTVO jednostavno društvo s ograničenom odgovornošću za ugostiteljstvo, trgovinu i usluge</izvorni_sadrzaj>
    <derivirana_varijabla naziv="DomainObject.Predmet.ProtustrankaNazivFormated_1">HS-UGOSTITELJSTVO jednostavno društvo s ograničenom odgovornošću za ugostiteljstvo, trgovinu i usluge</derivirana_varijabla>
  </DomainObject.Predmet.ProtustrankaNazivFormated>
  <DomainObject.Predmet.ProtustrankaNazivFormatedOIB>
    <izvorni_sadrzaj>HS-UGOSTITELJSTVO jednostavno društvo s ograničenom odgovornošću za ugostiteljstvo, trgovinu i usluge, OIB 59964629031</izvorni_sadrzaj>
    <derivirana_varijabla naziv="DomainObject.Predmet.ProtustrankaNazivFormatedOIB_1">HS-UGOSTITELJSTVO jednostavno društvo s ograničenom odgovornošću za ugostiteljstvo, trgovinu i usluge, OIB 59964629031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53367.17</izvorni_sadrzaj>
    <derivirana_varijabla naziv="DomainObject.Predmet.TrenutnaVrijednost_1">53367.17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HS-UGOSTITELJSTVO jednostavno društvo s ograničenom odgovornošću za ugostiteljstvo, trgovinu i usluge</item>
    </izvorni_sadrzaj>
    <derivirana_varijabla naziv="DomainObject.Predmet.ProtuStrankaListFormated_1">
      <item>HS-UGOSTITELJSTVO jednostavno društvo s ograničenom odgovornošću za ugostiteljstvo, trgovinu i usluge</item>
    </derivirana_varijabla>
  </DomainObject.Predmet.ProtuStrankaListFormated>
  <DomainObject.Predmet.ProtuStrankaListFormatedOIB>
    <izvorni_sadrzaj>
      <item>HS-UGOSTITELJSTVO jednostavno društvo s ograničenom odgovornošću za ugostiteljstvo, trgovinu i usluge, OIB 59964629031</item>
    </izvorni_sadrzaj>
    <derivirana_varijabla naziv="DomainObject.Predmet.ProtuStrankaListFormatedOIB_1">
      <item>HS-UGOSTITELJSTVO jednostavno društvo s ograničenom odgovornošću za ugostiteljstvo, trgovinu i usluge, OIB 59964629031</item>
    </derivirana_varijabla>
  </DomainObject.Predmet.ProtuStrankaListFormatedOIB>
  <DomainObject.Predmet.ProtuStrankaListFormatedWithAdress>
    <izvorni_sadrzaj>
      <item>HS-UGOSTITELJSTVO jednostavno društvo s ograničenom odgovornošću za ugostiteljstvo, trgovinu i usluge, Vrbno 22, 42253 Vrbno</item>
    </izvorni_sadrzaj>
    <derivirana_varijabla naziv="DomainObject.Predmet.ProtuStrankaListFormatedWithAdress_1">
      <item>HS-UGOSTITELJSTVO jednostavno društvo s ograničenom odgovornošću za ugostiteljstvo, trgovinu i usluge, Vrbno 22, 42253 Vrbno</item>
    </derivirana_varijabla>
  </DomainObject.Predmet.ProtuStrankaListFormatedWithAdress>
  <DomainObject.Predmet.ProtuStrankaListFormatedWithAdressOIB>
    <izvorni_sadrzaj>
      <item>HS-UGOSTITELJSTVO jednostavno društvo s ograničenom odgovornošću za ugostiteljstvo, trgovinu i usluge, OIB 59964629031, Vrbno 22, 42253 Vrbno</item>
    </izvorni_sadrzaj>
    <derivirana_varijabla naziv="DomainObject.Predmet.ProtuStrankaListFormatedWithAdressOIB_1">
      <item>HS-UGOSTITELJSTVO jednostavno društvo s ograničenom odgovornošću za ugostiteljstvo, trgovinu i usluge, OIB 59964629031, Vrbno 22, 42253 Vrbno</item>
    </derivirana_varijabla>
  </DomainObject.Predmet.ProtuStrankaListFormatedWithAdressOIB>
  <DomainObject.Predmet.ProtuStrankaListNazivFormated>
    <izvorni_sadrzaj>
      <item>HS-UGOSTITELJSTVO jednostavno društvo s ograničenom odgovornošću za ugostiteljstvo, trgovinu i usluge</item>
    </izvorni_sadrzaj>
    <derivirana_varijabla naziv="DomainObject.Predmet.ProtuStrankaListNazivFormated_1">
      <item>HS-UGOSTITELJSTVO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HS-UGOSTITELJSTVO jednostavno društvo s ograničenom odgovornošću za ugostiteljstvo, trgovinu i usluge, OIB 59964629031</item>
    </izvorni_sadrzaj>
    <derivirana_varijabla naziv="DomainObject.Predmet.ProtuStrankaListNazivFormatedOIB_1">
      <item>HS-UGOSTITELJSTVO jednostavno društvo s ograničenom odgovornošću za ugostiteljstvo, trgovinu i usluge, OIB 59964629031</item>
    </derivirana_varijabla>
  </DomainObject.Predmet.ProtuStrankaListNazivFormatedOIB>
  <DomainObject.Predmet.OstaliListFormated>
    <izvorni_sadrzaj>
      <item>Sudski registar</item>
      <item>e-oglasna ploča</item>
      <item>Marija Peklar</item>
      <item>ŽDO Građansko-upravni odjel</item>
    </izvorni_sadrzaj>
    <derivirana_varijabla naziv="DomainObject.Predmet.OstaliListFormated_1">
      <item>Sudski registar</item>
      <item>e-oglasna ploča</item>
      <item>Marija Peklar</item>
      <item>ŽDO Građansko-upravni odjel</item>
    </derivirana_varijabla>
  </DomainObject.Predmet.OstaliListFormated>
  <DomainObject.Predmet.OstaliListFormatedOIB>
    <izvorni_sadrzaj>
      <item>Sudski registar</item>
      <item>e-oglasna ploča</item>
      <item>Marija Peklar, OIB 17690662244</item>
      <item>ŽDO Građansko-upravni odjel</item>
    </izvorni_sadrzaj>
    <derivirana_varijabla naziv="DomainObject.Predmet.OstaliListFormatedOIB_1">
      <item>Sudski registar</item>
      <item>e-oglasna ploča</item>
      <item>Marija Peklar, OIB 17690662244</item>
      <item>ŽDO Građansko-upravni odjel</item>
    </derivirana_varijabla>
  </DomainObject.Predmet.OstaliListFormatedOIB>
  <DomainObject.Predmet.OstaliListFormatedWithAdress>
    <izvorni_sadrzaj>
      <item>Sudski registar</item>
      <item>e-oglasna ploča</item>
      <item>Marija Peklar, Jerovec 29, 42240 Jerovec</item>
      <item>ŽDO Građansko-upravni odjel, Ul. braće Radić 2, 42000 Varaždin</item>
    </izvorni_sadrzaj>
    <derivirana_varijabla naziv="DomainObject.Predmet.OstaliListFormatedWithAdress_1">
      <item>Sudski registar</item>
      <item>e-oglasna ploča</item>
      <item>Marija Peklar, Jerovec 29, 42240 Jerovec</item>
      <item>ŽDO Građansko-upravni odjel, Ul. braće Radić 2, 42000 Varaždin</item>
    </derivirana_varijabla>
  </DomainObject.Predmet.OstaliListFormatedWithAdress>
  <DomainObject.Predmet.OstaliListFormatedWithAdressOIB>
    <izvorni_sadrzaj>
      <item>Sudski registar</item>
      <item>e-oglasna ploča</item>
      <item>Marija Peklar, OIB 17690662244, Jerovec 29, 42240 Jerovec</item>
      <item>ŽDO Građansko-upravni odjel, Ul. braće Radić 2, 42000 Varaždin</item>
    </izvorni_sadrzaj>
    <derivirana_varijabla naziv="DomainObject.Predmet.OstaliListFormatedWithAdressOIB_1">
      <item>Sudski registar</item>
      <item>e-oglasna ploča</item>
      <item>Marija Peklar, OIB 17690662244, Jerovec 29, 42240 Jerovec</item>
      <item>ŽDO Građansko-upravni odjel, Ul. braće Radić 2, 42000 Varaždin</item>
    </derivirana_varijabla>
  </DomainObject.Predmet.OstaliListFormatedWithAdressOIB>
  <DomainObject.Predmet.OstaliListNazivFormated>
    <izvorni_sadrzaj>
      <item>Sudski registar</item>
      <item>e-oglasna ploča</item>
      <item>Marija Peklar</item>
      <item>ŽDO Građansko-upravni odjel</item>
    </izvorni_sadrzaj>
    <derivirana_varijabla naziv="DomainObject.Predmet.OstaliListNazivFormated_1">
      <item>Sudski registar</item>
      <item>e-oglasna ploča</item>
      <item>Marija Peklar</item>
      <item>ŽDO Građansko-upravni odjel</item>
    </derivirana_varijabla>
  </DomainObject.Predmet.OstaliListNazivFormated>
  <DomainObject.Predmet.OstaliListNazivFormatedOIB>
    <izvorni_sadrzaj>
      <item>Sudski registar</item>
      <item>e-oglasna ploča</item>
      <item>Marija Peklar, OIB 17690662244</item>
      <item>ŽDO Građansko-upravni odjel</item>
    </izvorni_sadrzaj>
    <derivirana_varijabla naziv="DomainObject.Predmet.OstaliListNazivFormatedOIB_1">
      <item>Sudski registar</item>
      <item>e-oglasna ploča</item>
      <item>Marija Peklar, OIB 17690662244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St-1170/2016-23</izvorni_sadrzaj>
    <derivirana_varijabla naziv="DomainObject.PoslovniBrojDokumenta_1">St-1170/2016-23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HS-UGOSTITELJSTVO jednostavno društvo s ograničenom odgovornošću za ugostiteljstvo, trgovinu i usluge</izvorni_sadrzaj>
    <derivirana_varijabla naziv="DomainObject.Predmet.ProtustrankaIDrugi_1">HS-UGOSTITELJSTVO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HS-UGOSTITELJSTVO jednostavno društvo s ograničenom odgovornošću za ugostiteljstvo, trgovinu i usluge, OIB 59964629031, Vrbno 22, 42253 Vrbno</izvorni_sadrzaj>
    <derivirana_varijabla naziv="DomainObject.Predmet.ProtustrankaIDrugiAdressOIB_1">HS-UGOSTITELJSTVO jednostavno društvo s ograničenom odgovornošću za ugostiteljstvo, trgovinu i usluge, OIB 59964629031, Vrbno 22,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HS-UGOSTITELJSTVO jednostavno društvo s ograničenom odgovornošću za ugostiteljstvo, trgovinu i usluge</item>
      <item>Sudski registar</item>
      <item>e-oglasna ploča</item>
      <item>Marija Peklar</item>
      <item>ŽDO Građansko-upravni odjel</item>
    </izvorni_sadrzaj>
    <derivirana_varijabla naziv="DomainObject.Predmet.SudioniciListNaziv_1">
      <item>Financijska agencija</item>
      <item>HS-UGOSTITELJSTVO jednostavno društvo s ograničenom odgovornošću za ugostiteljstvo, trgovinu i usluge</item>
      <item>Sudski registar</item>
      <item>e-oglasna ploča</item>
      <item>Marija Peklar</item>
      <item>ŽDO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HS-UGOSTITELJSTVO jednostavno društvo s ograničenom odgovornošću za ugostiteljstvo, trgovinu i usluge, OIB 59964629031, Vrbno 22,42253 Vrbno</item>
      <item>Sudski registar</item>
      <item>e-oglasna ploča</item>
      <item>Marija Peklar, OIB 17690662244, Jerovec 29,42240 Jerovec</item>
      <item>ŽDO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HS-UGOSTITELJSTVO jednostavno društvo s ograničenom odgovornošću za ugostiteljstvo, trgovinu i usluge, OIB 59964629031, Vrbno 22,42253 Vrbno</item>
      <item>Sudski registar</item>
      <item>e-oglasna ploča</item>
      <item>Marija Peklar, OIB 17690662244, Jerovec 29,42240 Jerovec</item>
      <item>ŽDO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3BAB3-0AE2-4281-8616-CABA4ADFF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430</properties:Words>
  <properties:Characters>2347</properties:Characters>
  <properties:Lines>80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2019-04-16T06:57:00Z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St-1170/2016-23 / Odluka - Rješenje (odluka_St-1170_2016-23.docx)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