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662DC5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</w:t>
            </w:r>
            <w:r w:rsidR="0087129B">
              <w:rPr>
                <w:noProof/>
              </w:rPr>
              <w:t>-</w:t>
            </w:r>
            <w:r w:rsidR="00662DC5">
              <w:rPr>
                <w:noProof/>
              </w:rPr>
              <w:t>169/2018</w:t>
            </w:r>
            <w:r w:rsidR="007F30C5">
              <w:rPr>
                <w:noProof/>
              </w:rPr>
              <w:t>-45</w:t>
            </w:r>
          </w:p>
        </w:tc>
      </w:tr>
    </w:tbl>
    <w:p w14:textId="ab3f36b" w14:paraId="ab3f36b" w:rsidRDefault="0067708B" w:rsidP="0067708B" w:rsidR="0067708B">
      <w:pPr>
        <w15:collapsed w:val="false"/>
      </w:pPr>
      <w:r>
        <w:tab/>
      </w:r>
    </w:p>
    <w:p w:rsidRDefault="0067708B" w:rsidP="004D19DD" w:rsidR="0067708B">
      <w:pPr>
        <w:spacing w:after="160" w:before="160"/>
        <w:jc w:val="center"/>
      </w:pPr>
      <w:r>
        <w:t xml:space="preserve">R E P U B L I K A    H R V A T S K A </w:t>
      </w:r>
    </w:p>
    <w:p w:rsidRDefault="0067708B" w:rsidP="004D19DD" w:rsidR="0067708B">
      <w:pPr>
        <w:pStyle w:val="Naslov1"/>
        <w:spacing w:after="160" w:before="160"/>
        <w:rPr>
          <w:b w:val="false"/>
        </w:rPr>
      </w:pPr>
      <w:r>
        <w:rPr>
          <w:b w:val="false"/>
        </w:rPr>
        <w:t>Z A K L J U Č A K</w:t>
      </w: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662DC5" w:rsidRPr="00662DC5">
        <w:t xml:space="preserve">MARINE MUNDUS d.o.o. u stečaju, OIB: 92631996878, Kaštel Novi, Ulica uz </w:t>
      </w:r>
      <w:proofErr w:type="spellStart"/>
      <w:r w:rsidR="00662DC5" w:rsidRPr="00662DC5">
        <w:t>vrtle</w:t>
      </w:r>
      <w:proofErr w:type="spellEnd"/>
      <w:r w:rsidR="00662DC5" w:rsidRPr="00662DC5">
        <w:t xml:space="preserve"> 9</w:t>
      </w:r>
      <w:r w:rsidR="00650F8C" w:rsidRPr="00650F8C">
        <w:t>,</w:t>
      </w:r>
      <w:r w:rsidR="00034958" w:rsidRPr="00034958">
        <w:t xml:space="preserve"> </w:t>
      </w:r>
      <w:r w:rsidR="007F30C5">
        <w:t>16. listopada</w:t>
      </w:r>
      <w:r w:rsidR="00034958">
        <w:t xml:space="preserve"> 2018</w:t>
      </w:r>
      <w:r>
        <w:t>.</w:t>
      </w:r>
    </w:p>
    <w:p w:rsidRDefault="00F050DD" w:rsidP="0087129B" w:rsidR="00F050DD" w:rsidRPr="00561F3C">
      <w:pPr>
        <w:pStyle w:val="Tijeloteksta"/>
        <w:tabs>
          <w:tab w:pos="1080" w:val="left"/>
        </w:tabs>
        <w:spacing w:after="300" w:before="300"/>
        <w:jc w:val="center"/>
      </w:pPr>
      <w:r w:rsidRPr="00561F3C">
        <w:t xml:space="preserve">z a k l j u č i o    j e </w:t>
      </w:r>
    </w:p>
    <w:p w:rsidRDefault="00F050DD" w:rsidP="0087129B" w:rsidR="00F050DD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FD59C9">
        <w:rPr>
          <w:bCs/>
        </w:rPr>
        <w:t xml:space="preserve"> – </w:t>
      </w:r>
      <w:r w:rsidR="00662DC5" w:rsidRPr="00662DC5">
        <w:rPr>
          <w:bCs/>
        </w:rPr>
        <w:t>motorn</w:t>
      </w:r>
      <w:r w:rsidR="00662DC5">
        <w:rPr>
          <w:bCs/>
        </w:rPr>
        <w:t xml:space="preserve">e brodice </w:t>
      </w:r>
      <w:r w:rsidR="00662DC5" w:rsidRPr="00662DC5">
        <w:rPr>
          <w:bCs/>
        </w:rPr>
        <w:t>oznake 982 ST, duljine trupa 9,95, širine 2,96, godina gradnje: 2014., upisa</w:t>
      </w:r>
      <w:r w:rsidR="00662DC5">
        <w:rPr>
          <w:bCs/>
        </w:rPr>
        <w:t>ne</w:t>
      </w:r>
      <w:r w:rsidR="00662DC5" w:rsidRPr="00662DC5">
        <w:rPr>
          <w:bCs/>
        </w:rPr>
        <w:t xml:space="preserve"> u Očevidnik brodica u Lučkoj kapetaniji Split</w:t>
      </w:r>
      <w:r w:rsidR="0087129B">
        <w:rPr>
          <w:bCs/>
        </w:rPr>
        <w:t xml:space="preserve">, </w:t>
      </w:r>
      <w:r>
        <w:rPr>
          <w:bCs/>
        </w:rPr>
        <w:t xml:space="preserve">određuje se </w:t>
      </w:r>
      <w:r w:rsidRPr="00A00714">
        <w:rPr>
          <w:bCs/>
        </w:rPr>
        <w:t xml:space="preserve">za </w:t>
      </w:r>
      <w:r w:rsidR="007F30C5">
        <w:rPr>
          <w:bCs/>
        </w:rPr>
        <w:t>13. studenog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662DC5">
        <w:rPr>
          <w:bCs/>
        </w:rPr>
        <w:t>0</w:t>
      </w:r>
      <w:r w:rsidR="007F30C5">
        <w:rPr>
          <w:bCs/>
        </w:rPr>
        <w:t>9</w:t>
      </w:r>
      <w:r w:rsidR="00662DC5">
        <w:rPr>
          <w:bCs/>
        </w:rPr>
        <w:t>:</w:t>
      </w:r>
      <w:r w:rsidR="00FD59C9">
        <w:rPr>
          <w:bCs/>
        </w:rPr>
        <w:t>00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4D19DD" w:rsidR="00F050DD">
      <w:pPr>
        <w:pStyle w:val="Tijeloteksta"/>
        <w:tabs>
          <w:tab w:pos="709" w:val="left"/>
        </w:tabs>
        <w:spacing w:before="200"/>
        <w:jc w:val="center"/>
      </w:pPr>
      <w:r w:rsidRPr="00561F3C">
        <w:t>U Splitu</w:t>
      </w:r>
      <w:r w:rsidR="00662DC5">
        <w:t xml:space="preserve"> 1</w:t>
      </w:r>
      <w:r w:rsidR="007F30C5">
        <w:t>6</w:t>
      </w:r>
      <w:r w:rsidR="00FD59C9">
        <w:t xml:space="preserve">. </w:t>
      </w:r>
      <w:r w:rsidR="007F30C5">
        <w:t>listopad</w:t>
      </w:r>
      <w:r w:rsidR="00FD59C9">
        <w:t>a</w:t>
      </w:r>
      <w:r w:rsidR="00034958">
        <w:t xml:space="preserve"> 2018</w:t>
      </w:r>
      <w:r w:rsidR="00AB0575">
        <w:t>.</w:t>
      </w:r>
    </w:p>
    <w:p w:rsidRDefault="00AB0575" w:rsidP="004D19DD" w:rsidR="00F050DD">
      <w:pPr>
        <w:spacing w:before="200"/>
        <w:ind w:firstLine="708" w:left="5664"/>
        <w:jc w:val="center"/>
      </w:pPr>
      <w:r>
        <w:t>Sutkinja</w:t>
      </w:r>
    </w:p>
    <w:p w:rsidRDefault="00AB0575" w:rsidP="0094096C" w:rsidR="00F4046D">
      <w:pPr>
        <w:ind w:left="6372"/>
        <w:jc w:val="center"/>
      </w:pPr>
      <w:r>
        <w:t>Ana Golub Gruić</w:t>
      </w:r>
      <w:r w:rsidR="00F4046D">
        <w:t>, v.r.</w:t>
      </w:r>
    </w:p>
    <w:p w:rsidRDefault="00F4046D" w:rsidP="008832A6" w:rsidR="00F4046D">
      <w:pPr>
        <w:jc w:val="right"/>
      </w:pPr>
      <w:r>
        <w:t>za točnost otpravka – ovlašteni službenik</w:t>
      </w:r>
    </w:p>
    <w:p w:rsidRDefault="00F4046D" w:rsidP="008832A6" w:rsidR="00F4046D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F050DD" w:rsidP="00F050DD" w:rsidR="00F050DD">
      <w:pPr>
        <w:ind w:firstLine="708" w:left="5664"/>
        <w:jc w:val="center"/>
      </w:pPr>
    </w:p>
    <w:p w:rsidRDefault="00F050DD" w:rsidP="00F050DD" w:rsidR="00F050DD">
      <w:pPr>
        <w:ind w:firstLine="708"/>
        <w:jc w:val="both"/>
      </w:pPr>
    </w:p>
    <w:p w:rsidRDefault="00AB0575" w:rsidP="004D19DD" w:rsidR="00F050DD" w:rsidRPr="00BE3146">
      <w:pPr>
        <w:spacing w:before="100"/>
      </w:pPr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sectPr w:rsidSect="00C160B7" w:rsidR="00F050DD" w:rsidRPr="00BE3146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29B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B2124"/>
    <w:rsid w:val="000F513F"/>
    <w:rsid w:val="00136005"/>
    <w:rsid w:val="00143EDE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D19DD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0F8C"/>
    <w:rsid w:val="0065361F"/>
    <w:rsid w:val="00662DC5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7F30C5"/>
    <w:rsid w:val="00817F47"/>
    <w:rsid w:val="0082680B"/>
    <w:rsid w:val="00852E72"/>
    <w:rsid w:val="0087129B"/>
    <w:rsid w:val="0087415E"/>
    <w:rsid w:val="008C125D"/>
    <w:rsid w:val="008C6EC4"/>
    <w:rsid w:val="009064D5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74219"/>
    <w:rsid w:val="00E90E28"/>
    <w:rsid w:val="00EF3D18"/>
    <w:rsid w:val="00EF5465"/>
    <w:rsid w:val="00EF73AE"/>
    <w:rsid w:val="00F046E8"/>
    <w:rsid w:val="00F050DD"/>
    <w:rsid w:val="00F4046D"/>
    <w:rsid w:val="00F44E96"/>
    <w:rsid w:val="00F705E1"/>
    <w:rsid w:val="00F911CA"/>
    <w:rsid w:val="00F97D16"/>
    <w:rsid w:val="00FC2198"/>
    <w:rsid w:val="00FD38EB"/>
    <w:rsid w:val="00FD59C9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St-169/2018-34</izvorni_sadrzaj>
    <derivirana_varijabla naziv="DomainObject.PredzadnjaOdlukaIzPredmeta.Oznaka_1">St-169/2018-34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C8038-0C8B-415D-8A1C-988987237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159</properties:Words>
  <properties:Characters>720</properties:Characters>
  <properties:Lines>31</properties:Lines>
  <properties:Paragraphs>15</properties:Paragraphs>
  <properties:TotalTime>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2018-09-03T10:49:00Z</dcterms:created>
  <dc:creator>admin</dc:creator>
  <cp:lastModifiedBy>Ana Golub Gruić</cp:lastModifiedBy>
  <cp:lastPrinted>2018-10-16T11:00:00Z</cp:lastPrinted>
  <dcterms:modified xmlns:xsi="http://www.w3.org/2001/XMLSchema-instance" xsi:type="dcterms:W3CDTF">2018-10-16T11:59:00Z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(St-169-2018_Zaključak_-_ročište_za_utvrđenje_vrijednosti.docx)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