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8343" w14:paraId="2b88343" w:rsidRDefault="00C4719E" w:rsidP="00C4719E" w:rsidR="00C4719E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19E" w:rsidP="00C4719E" w:rsidR="00C4719E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C4719E" w:rsidP="00C4719E" w:rsidR="00C4719E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C4719E" w:rsidP="00C4719E" w:rsidR="00C4719E" w:rsidRPr="00AD71A8">
      <w:pPr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C4719E" w:rsidP="00C4719E" w:rsidR="00C4719E"/>
    <w:p w:rsidRDefault="00C4719E" w:rsidP="00C4719E" w:rsidR="00C4719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C4719E" w:rsidP="00C4719E" w:rsidR="00C4719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C4719E" w:rsidP="00C4719E" w:rsidR="00C4719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4591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D05CA9">
        <w:rPr>
          <w:rFonts w:cs="Times New Roman" w:eastAsia="Times New Roman"/>
          <w:szCs w:val="24"/>
          <w:lang w:eastAsia="hr-HR"/>
        </w:rPr>
        <w:t xml:space="preserve">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HOME AND LAND d. o. o. Pula, Ozad Arene 1, OIB 21988897911, MBS 130009696, 9. prosinca 2015.</w:t>
      </w:r>
    </w:p>
    <w:p w:rsidRDefault="00C4719E" w:rsidP="00C4719E" w:rsidR="00C4719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C4719E" w:rsidP="00C4719E" w:rsidR="00C4719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719E" w:rsidP="00C4719E" w:rsidR="00C4719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HOME AND LAND d. o. o. Pula, Ozad Arene 1, </w:t>
      </w:r>
      <w:r w:rsidR="00EF77DD">
        <w:rPr>
          <w:rFonts w:cs="Times New Roman" w:eastAsia="Times New Roman"/>
          <w:szCs w:val="24"/>
          <w:lang w:eastAsia="hr-HR"/>
        </w:rPr>
        <w:t>OIB 21988897911, MBS 130009696.</w:t>
      </w:r>
    </w:p>
    <w:p w:rsidRDefault="00C4719E" w:rsidP="00C4719E" w:rsidR="00C4719E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</w:t>
      </w:r>
      <w:r>
        <w:rPr>
          <w:rFonts w:cs="Times New Roman" w:eastAsia="Times New Roman"/>
          <w:szCs w:val="24"/>
          <w:lang w:eastAsia="hr-HR"/>
        </w:rPr>
        <w:t>444</w:t>
      </w:r>
      <w:r w:rsidRPr="00D05CA9">
        <w:rPr>
          <w:rFonts w:cs="Times New Roman" w:eastAsia="Times New Roman"/>
          <w:szCs w:val="24"/>
          <w:lang w:eastAsia="hr-HR"/>
        </w:rPr>
        <w:t>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HOME AND LAND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1034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10.932,69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C4719E" w:rsidP="00C4719E" w:rsidR="00C4719E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9.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C4719E" w:rsidP="00C4719E" w:rsidR="00C4719E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C4719E" w:rsidP="00C4719E" w:rsidR="00C4719E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EF77DD">
        <w:rPr>
          <w:rFonts w:cs="Times New Roman" w:eastAsia="Times New Roman"/>
          <w:szCs w:val="24"/>
          <w:lang w:eastAsia="hr-HR"/>
        </w:rPr>
        <w:t>, v. r.</w:t>
      </w:r>
    </w:p>
    <w:p w:rsidRDefault="00C4719E" w:rsidP="00C4719E" w:rsidR="00C4719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C4719E" w:rsidP="00C4719E" w:rsidR="00C4719E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C4719E" w:rsidP="00C4719E" w:rsidR="00C4719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4719E" w:rsidP="00C4719E" w:rsidR="00C4719E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C4719E" w:rsidP="00C4719E" w:rsidR="00C4719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C4719E" w:rsidP="00C4719E" w:rsidR="006706A5" w:rsidRPr="00C4719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sectPr w:rsidSect="00511F63" w:rsidR="006706A5" w:rsidRPr="00C4719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19E" w:rsidP="00C4719E" w:rsidR="00C4719E">
      <w:r>
        <w:separator/>
      </w:r>
    </w:p>
  </w:endnote>
  <w:endnote w:id="0" w:type="continuationSeparator">
    <w:p w:rsidRDefault="00C4719E" w:rsidP="00C4719E" w:rsidR="00C47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19E" w:rsidP="00C4719E" w:rsidR="00C4719E">
      <w:r>
        <w:separator/>
      </w:r>
    </w:p>
  </w:footnote>
  <w:footnote w:id="0" w:type="continuationSeparator">
    <w:p w:rsidRDefault="00C4719E" w:rsidP="00C4719E" w:rsidR="00C471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9E" w:rsidP="00511F63" w:rsidR="00511F63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661F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565/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19E" w:rsidP="00511F63" w:rsidR="00511F63">
    <w:pPr>
      <w:pStyle w:val="Zaglavlje"/>
      <w:jc w:val="right"/>
    </w:pPr>
    <w:r>
      <w:t>11 St-565/2015-3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48D"/>
    <w:rsid w:val="00200FA4"/>
    <w:rsid w:val="002661FC"/>
    <w:rsid w:val="007A5C5B"/>
    <w:rsid w:val="009E548D"/>
    <w:rsid w:val="00C4719E"/>
    <w:rsid w:val="00C9611B"/>
    <w:rsid w:val="00E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719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1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719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1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719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7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719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61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1F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1F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1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1F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719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1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719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1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719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7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719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661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1F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1F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1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1F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St-565/2015</izvorni_sadrzaj>
    <derivirana_varijabla naziv="DomainObject.Predmet.OznakaBroj_1">St-565/2015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AND LAND d.o.o. Pula</izvorni_sadrzaj>
    <derivirana_varijabla naziv="DomainObject.Predmet.ProtustrankaFormated_1">  HOME AND LAND d.o.o. Pula</derivirana_varijabla>
  </DomainObject.Predmet.ProtustrankaFormated>
  <DomainObject.Predmet.ProtustrankaFormatedOIB>
    <izvorni_sadrzaj>  HOME AND LAND d.o.o. Pula, OIB 21988897911</izvorni_sadrzaj>
    <derivirana_varijabla naziv="DomainObject.Predmet.ProtustrankaFormatedOIB_1">  HOME AND LAND d.o.o. Pula, OIB 21988897911</derivirana_varijabla>
  </DomainObject.Predmet.ProtustrankaFormatedOIB>
  <DomainObject.Predmet.ProtustrankaFormatedWithAdress>
    <izvorni_sadrzaj> HOME AND LAND d.o.o. Pula, Ozad Arene 1, 52100 Pula</izvorni_sadrzaj>
    <derivirana_varijabla naziv="DomainObject.Predmet.ProtustrankaFormatedWithAdress_1"> HOME AND LAND d.o.o. Pula, Ozad Arene 1, 52100 Pula</derivirana_varijabla>
  </DomainObject.Predmet.ProtustrankaFormatedWithAdress>
  <DomainObject.Predmet.ProtustrankaFormatedWithAdressOIB>
    <izvorni_sadrzaj> HOME AND LAND d.o.o. Pula, OIB 21988897911, Ozad Arene 1, 52100 Pula</izvorni_sadrzaj>
    <derivirana_varijabla naziv="DomainObject.Predmet.ProtustrankaFormatedWithAdressOIB_1"> HOME AND LAND d.o.o. Pula, OIB 21988897911, Ozad Arene 1, 52100 Pula</derivirana_varijabla>
  </DomainObject.Predmet.ProtustrankaFormatedWithAdressOIB>
  <DomainObject.Predmet.ProtustrankaWithAdress>
    <izvorni_sadrzaj>HOME AND LAND d.o.o. Pula Ozad Arene 1, 52100 Pula</izvorni_sadrzaj>
    <derivirana_varijabla naziv="DomainObject.Predmet.ProtustrankaWithAdress_1">HOME AND LAND d.o.o. Pula Ozad Arene 1, 52100 Pula</derivirana_varijabla>
  </DomainObject.Predmet.ProtustrankaWithAdress>
  <DomainObject.Predmet.ProtustrankaWithAdressOIB>
    <izvorni_sadrzaj>HOME AND LAND d.o.o. Pula, OIB 21988897911, Ozad Arene 1, 52100 Pula</izvorni_sadrzaj>
    <derivirana_varijabla naziv="DomainObject.Predmet.ProtustrankaWithAdressOIB_1">HOME AND LAND d.o.o. Pula, OIB 21988897911, Ozad Arene 1, 52100 Pula</derivirana_varijabla>
  </DomainObject.Predmet.ProtustrankaWithAdressOIB>
  <DomainObject.Predmet.ProtustrankaNazivFormated>
    <izvorni_sadrzaj>HOME AND LAND d.o.o. Pula</izvorni_sadrzaj>
    <derivirana_varijabla naziv="DomainObject.Predmet.ProtustrankaNazivFormated_1">HOME AND LAND d.o.o. Pula</derivirana_varijabla>
  </DomainObject.Predmet.ProtustrankaNazivFormated>
  <DomainObject.Predmet.ProtustrankaNazivFormatedOIB>
    <izvorni_sadrzaj>HOME AND LAND d.o.o. Pula, OIB 21988897911</izvorni_sadrzaj>
    <derivirana_varijabla naziv="DomainObject.Predmet.ProtustrankaNazivFormatedOIB_1">HOME AND LAND d.o.o. Pula, OIB 21988897911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Zagreb</izvorni_sadrzaj>
    <derivirana_varijabla naziv="DomainObject.Predmet.StrankaFormatedWithAdress_1"> FINANCIJSKA AGENCIJA, RC RIJEKA, PODRUŽNICA PULA, Ulica grada Vukovara 70, Zagreb</derivirana_varijabla>
  </DomainObject.Predmet.StrankaFormatedWithAdress>
  <DomainObject.Predmet.StrankaFormatedWithAdressOIB>
    <izvorni_sadrzaj> FINANCIJSKA AGENCIJA, RC RIJEKA, PODRUŽNICA PULA, OIB 85821130368, Ulica grada Vukovara 70, Zagreb</izvorni_sadrzaj>
    <derivirana_varijabla naziv="DomainObject.Predmet.StrankaFormatedWithAdressOIB_1"> FINANCIJSKA AGENCIJA, RC RIJEKA, PODRUŽNICA PULA, OIB 85821130368, Ulica grada Vukovara 70, Zagreb</derivirana_varijabla>
  </DomainObject.Predmet.StrankaFormatedWithAdressOIB>
  <DomainObject.Predmet.StrankaWithAdress>
    <izvorni_sadrzaj>FINANCIJSKA AGENCIJA, RC RIJEKA, PODRUŽNICA PULA Ulica grada Vukovara 70,Zagreb</izvorni_sadrzaj>
    <derivirana_varijabla naziv="DomainObject.Predmet.StrankaWithAdress_1">FINANCIJSKA AGENCIJA, RC RIJEKA, PODRUŽNICA PULA Ulica grada Vukovara 70,Zagreb</derivirana_varijabla>
  </DomainObject.Predmet.StrankaWithAdress>
  <DomainObject.Predmet.StrankaWithAdressOIB>
    <izvorni_sadrzaj>FINANCIJSKA AGENCIJA, RC RIJEKA, PODRUŽNICA PULA, OIB 85821130368, Ulica grada Vukovara 70,Zagreb</izvorni_sadrzaj>
    <derivirana_varijabla naziv="DomainObject.Predmet.StrankaWithAdressOIB_1">FINANCIJSKA AGENCIJA, RC RIJEKA, PODRUŽNICA PULA, OIB 85821130368, Ulica grada Vukovara 70,Zagreb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10932.69</izvorni_sadrzaj>
    <derivirana_varijabla naziv="DomainObject.Predmet.TrenutnaVrijednost_1">10932.69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Zagreb</item>
    </izvorni_sadrzaj>
    <derivirana_varijabla naziv="DomainObject.Predmet.StrankaListFormatedWithAdress_1">
      <item>FINANCIJSKA AGENCIJA, RC RIJEKA, PODRUŽNICA PULA, Ulica grada Vukovara 70,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Zagreb</item>
    </izvorni_sadrzaj>
    <derivirana_varijabla naziv="DomainObject.Predmet.StrankaListFormatedWithAdressOIB_1">
      <item>FINANCIJSKA AGENCIJA, RC RIJEKA, PODRUŽNICA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HOME AND LAND d.o.o. Pula</item>
    </izvorni_sadrzaj>
    <derivirana_varijabla naziv="DomainObject.Predmet.ProtuStrankaListFormated_1">
      <item>HOME AND LAND d.o.o. Pula</item>
    </derivirana_varijabla>
  </DomainObject.Predmet.ProtuStrankaListFormated>
  <DomainObject.Predmet.ProtuStrankaListFormatedOIB>
    <izvorni_sadrzaj>
      <item>HOME AND LAND d.o.o. Pula, OIB 21988897911</item>
    </izvorni_sadrzaj>
    <derivirana_varijabla naziv="DomainObject.Predmet.ProtuStrankaListFormatedOIB_1">
      <item>HOME AND LAND d.o.o. Pula, OIB 21988897911</item>
    </derivirana_varijabla>
  </DomainObject.Predmet.ProtuStrankaListFormatedOIB>
  <DomainObject.Predmet.ProtuStrankaListFormatedWithAdress>
    <izvorni_sadrzaj>
      <item>HOME AND LAND d.o.o. Pula, Ozad Arene 1, 52100 Pula</item>
    </izvorni_sadrzaj>
    <derivirana_varijabla naziv="DomainObject.Predmet.ProtuStrankaListFormatedWithAdress_1">
      <item>HOME AND LAND d.o.o. Pula, Ozad Arene 1, 52100 Pula</item>
    </derivirana_varijabla>
  </DomainObject.Predmet.ProtuStrankaListFormatedWithAdress>
  <DomainObject.Predmet.ProtuStrankaListFormatedWithAdressOIB>
    <izvorni_sadrzaj>
      <item>HOME AND LAND d.o.o. Pula, OIB 21988897911, Ozad Arene 1, 52100 Pula</item>
    </izvorni_sadrzaj>
    <derivirana_varijabla naziv="DomainObject.Predmet.ProtuStrankaListFormatedWithAdressOIB_1">
      <item>HOME AND LAND d.o.o. Pula, OIB 21988897911, Ozad Arene 1, 52100 Pula</item>
    </derivirana_varijabla>
  </DomainObject.Predmet.ProtuStrankaListFormatedWithAdressOIB>
  <DomainObject.Predmet.ProtuStrankaListNazivFormated>
    <izvorni_sadrzaj>
      <item>HOME AND LAND d.o.o. Pula</item>
    </izvorni_sadrzaj>
    <derivirana_varijabla naziv="DomainObject.Predmet.ProtuStrankaListNazivFormated_1">
      <item>HOME AND LAND d.o.o. Pula</item>
    </derivirana_varijabla>
  </DomainObject.Predmet.ProtuStrankaListNazivFormated>
  <DomainObject.Predmet.ProtuStrankaListNazivFormatedOIB>
    <izvorni_sadrzaj>
      <item>HOME AND LAND d.o.o. Pula, OIB 21988897911</item>
    </izvorni_sadrzaj>
    <derivirana_varijabla naziv="DomainObject.Predmet.ProtuStrankaListNazivFormatedOIB_1">
      <item>HOME AND LAND d.o.o. Pula, OIB 21988897911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HOME AND LAND d.o.o. Pula</izvorni_sadrzaj>
    <derivirana_varijabla naziv="DomainObject.Predmet.ProtustrankaIDrugi_1">HOME AND LAND d.o.o. Pula</derivirana_varijabla>
  </DomainObject.Predmet.ProtustrankaIDrugi>
  <DomainObject.Predmet.StrankaIDrugiAdressOIB>
    <izvorni_sadrzaj>FINANCIJSKA AGENCIJA, RC RIJEKA, PODRUŽNICA PULA, OIB 85821130368, Ulica grada Vukovara 70, Zagreb</izvorni_sadrzaj>
    <derivirana_varijabla naziv="DomainObject.Predmet.StrankaIDrugiAdressOIB_1">FINANCIJSKA AGENCIJA, RC RIJEKA, PODRUŽNICA PULA, OIB 85821130368, Ulica grada Vukovara 70, Zagreb</derivirana_varijabla>
  </DomainObject.Predmet.StrankaIDrugiAdressOIB>
  <DomainObject.Predmet.ProtustrankaIDrugiAdressOIB>
    <izvorni_sadrzaj>HOME AND LAND d.o.o. Pula, OIB 21988897911, Ozad Arene 1, 52100 Pula</izvorni_sadrzaj>
    <derivirana_varijabla naziv="DomainObject.Predmet.ProtustrankaIDrugiAdressOIB_1">HOME AND LAND d.o.o. Pula, OIB 21988897911, Ozad Arene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HOME AND LAND d.o.o. Pula</item>
    </izvorni_sadrzaj>
    <derivirana_varijabla naziv="DomainObject.Predmet.SudioniciListNaziv_1">
      <item>FINANCIJSKA AGENCIJA, RC RIJEKA, PODRUŽNICA PULA</item>
      <item>HOME AND LAND d.o.o. Pula</item>
    </derivirana_varijabla>
  </DomainObject.Predmet.SudioniciListNaziv>
  <DomainObject.Predmet.SudioniciListAdressOIB>
    <izvorni_sadrzaj>
      <item>FINANCIJSKA AGENCIJA, RC RIJEKA, PODRUŽNICA PULA, OIB 85821130368, Ulica grada Vukovara 70,Zagreb</item>
      <item>HOME AND LAND d.o.o. Pula, OIB 21988897911, Ozad Arene 1,52100 Pula</item>
    </izvorni_sadrzaj>
    <derivirana_varijabla naziv="DomainObject.Predmet.SudioniciListAdressOIB_1">
      <item>FINANCIJSKA AGENCIJA, RC RIJEKA, PODRUŽNICA PULA, OIB 85821130368, Ulica grada Vukovara 70,Zagreb</item>
      <item>HOME AND LAND d.o.o. Pula, OIB 21988897911, Ozad Arene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21988897911</item>
    </izvorni_sadrzaj>
    <derivirana_varijabla naziv="DomainObject.Predmet.SudioniciListNazivOIB_1">
      <item>, OIB 85821130368</item>
      <item>, OIB 21988897911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2007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2015-12-09T08:30:00Z</dcterms:created>
  <dc:creator>Mihaela Kaligari</dc:creator>
  <dc:description/>
  <cp:keywords/>
  <cp:lastModifiedBy>Sanja Prodan</cp:lastModifiedBy>
  <cp:lastPrinted>2015-12-17T09:45:00Z</cp:lastPrinted>
  <dcterms:modified xmlns:xsi="http://www.w3.org/2001/XMLSchema-instance" xsi:type="dcterms:W3CDTF">2015-12-17T09:45:00Z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