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fd36" w14:paraId="8c7fd36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>
      <w:pPr>
        <w:rPr>
          <w:sz w:val="20"/>
          <w:szCs w:val="20"/>
          <w:lang w:val="hr-HR"/>
        </w:rPr>
      </w:pPr>
    </w:p>
    <w:p w:rsidRDefault="00C92234" w:rsidP="00D4027A" w:rsidR="00C92234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D4027A" w:rsidR="00D4027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C92234" w:rsidP="00C92234" w:rsidR="00C92234" w:rsidRPr="00C92234">
      <w:pPr>
        <w:rPr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665BA8" w:rsidRPr="003C586D">
        <w:rPr>
          <w:lang w:val="hr-HR"/>
        </w:rPr>
        <w:t>FREON, d.o.o., Vrgorac, Banja, Banja 0, OIB: 82705447719, MBS: 060146590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910CD0">
        <w:rPr>
          <w:lang w:val="hr-HR"/>
        </w:rPr>
        <w:t>21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2F44E8">
        <w:rPr>
          <w:lang w:val="hr-HR"/>
        </w:rPr>
        <w:t>listopada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8733A5" w:rsidP="007B2EC2" w:rsidR="008733A5" w:rsidRPr="007023D9">
      <w:pPr>
        <w:pStyle w:val="Tijeloteksta"/>
        <w:rPr>
          <w:sz w:val="20"/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665BA8" w:rsidRPr="003C586D">
        <w:rPr>
          <w:lang w:val="hr-HR"/>
        </w:rPr>
        <w:t>FREON, d.o.o., Vrgorac, Banja, Banja 0, OIB: 82705447719, MBS: 060146590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910CD0">
        <w:rPr>
          <w:lang w:val="hr-HR"/>
        </w:rPr>
        <w:t>21</w:t>
      </w:r>
      <w:r w:rsidR="00AA1DCD" w:rsidRPr="005303D9">
        <w:rPr>
          <w:lang w:val="hr-HR"/>
        </w:rPr>
        <w:t xml:space="preserve">. </w:t>
      </w:r>
      <w:r w:rsidR="002F44E8">
        <w:rPr>
          <w:lang w:val="hr-HR"/>
        </w:rPr>
        <w:t>listopada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8B5801">
        <w:rPr>
          <w:lang w:val="hr-HR"/>
        </w:rPr>
        <w:t>13,30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8B5801">
        <w:rPr>
          <w:lang w:val="hr-HR"/>
        </w:rPr>
        <w:t>Stjepan Lović, Zagreb, Preradovićeva 13, OIB: 25964288839</w:t>
      </w:r>
      <w:r w:rsidR="002F44E8">
        <w:rPr>
          <w:lang w:val="hr-HR"/>
        </w:rPr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665BA8" w:rsidRPr="003C586D">
        <w:rPr>
          <w:lang w:val="hr-HR"/>
        </w:rPr>
        <w:t>FREON, d.o.o., Vrgorac, Banja, Banja 0, OIB: 82705447719, MBS: 060146590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AA1DCD" w:rsidP="008E45E7" w:rsidR="00AA1DCD" w:rsidRPr="007023D9">
      <w:pPr>
        <w:rPr>
          <w:sz w:val="12"/>
          <w:szCs w:val="12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665BA8">
        <w:rPr>
          <w:lang w:val="hr-HR"/>
        </w:rPr>
        <w:t>22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C92234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92234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665BA8" w:rsidRPr="003C586D">
        <w:rPr>
          <w:lang w:val="hr-HR"/>
        </w:rPr>
        <w:t>FREON, d.o.o., Vrgorac, Banja, Banja 0, OIB: 82705447719, MBS: 060146590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C50FD4" w:rsidR="0079768B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92234" w:rsidRPr="00464B80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665BA8" w:rsidRPr="003C586D">
        <w:rPr>
          <w:lang w:val="hr-HR"/>
        </w:rPr>
        <w:t>166 dana, u ukupnom iznosu od 1.468,70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2F44E8" w:rsidP="00C50FD4" w:rsidR="002F44E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665BA8">
        <w:rPr>
          <w:b/>
          <w:lang w:val="hr-HR"/>
        </w:rPr>
        <w:t>24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910CD0">
        <w:rPr>
          <w:lang w:val="hr-HR"/>
        </w:rPr>
        <w:t>21</w:t>
      </w:r>
      <w:r w:rsidR="002F44E8" w:rsidRPr="005303D9">
        <w:rPr>
          <w:lang w:val="hr-HR"/>
        </w:rPr>
        <w:t xml:space="preserve">. </w:t>
      </w:r>
      <w:r w:rsidR="002F44E8">
        <w:rPr>
          <w:lang w:val="hr-HR"/>
        </w:rPr>
        <w:t>listopada</w:t>
      </w:r>
      <w:r w:rsidR="002F44E8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79768B" w:rsidP="00F31929" w:rsidR="0079768B" w:rsidRPr="008B5801">
      <w:pPr>
        <w:jc w:val="both"/>
        <w:rPr>
          <w:sz w:val="16"/>
          <w:szCs w:val="16"/>
          <w:lang w:val="hr-HR"/>
        </w:rPr>
      </w:pPr>
    </w:p>
    <w:p w:rsidRDefault="00F82A11" w:rsidP="00F31929" w:rsidR="00F82A11" w:rsidRPr="008B5801">
      <w:pPr>
        <w:jc w:val="both"/>
        <w:rPr>
          <w:sz w:val="16"/>
          <w:szCs w:val="16"/>
          <w:lang w:val="hr-HR"/>
        </w:rPr>
      </w:pPr>
    </w:p>
    <w:p w:rsidRDefault="00D4027A" w:rsidP="00F31929" w:rsidR="00233CF3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2F44E8" w:rsidP="00F31929" w:rsidR="002F44E8" w:rsidRPr="008B5801">
      <w:pPr>
        <w:jc w:val="both"/>
        <w:rPr>
          <w:sz w:val="16"/>
          <w:szCs w:val="16"/>
          <w:lang w:val="hr-HR"/>
        </w:rPr>
      </w:pPr>
    </w:p>
    <w:p w:rsidRDefault="00497EB4" w:rsidP="00F31929" w:rsidR="00233CF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2F44E8" w:rsidP="00F31929" w:rsidR="002F44E8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839D8" w:rsidRPr="009839D8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665BA8">
      <w:t>559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665BA8">
      <w:t>559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88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5E82"/>
    <w:rsid w:val="003C7DA7"/>
    <w:rsid w:val="003D186E"/>
    <w:rsid w:val="003D1EC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5BA8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5801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10CD0"/>
    <w:rsid w:val="009374AD"/>
    <w:rsid w:val="00952FF3"/>
    <w:rsid w:val="00956968"/>
    <w:rsid w:val="00967195"/>
    <w:rsid w:val="00975C2C"/>
    <w:rsid w:val="009839D8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2234"/>
    <w:rsid w:val="00C93753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8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39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9D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839D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839D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839D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39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9D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839D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839D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839D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FREON, društvo s ograničenom odgovornošću za servisiranje rashladnih uređaja i opreme za centralno grijanje, trgovinu i usl</izvorni_sadrzaj>
    <derivirana_varijabla naziv="DomainObject.Predmet.ProtustrankaFormated_1">  FREON, društvo s ograničenom odgovornošću za servisiranje rashladnih uređaja i opreme za centralno grijanje, trgovinu i usl</derivirana_varijabla>
  </DomainObject.Predmet.ProtustrankaFormated>
  <DomainObject.Predmet.ProtustrankaFormatedOIB>
    <izvorni_sadrzaj>  FREON, društvo s ograničenom odgovornošću za servisiranje rashladnih uređaja i opreme za centralno grijanje, trgovinu i usl, OIB 82705447719</izvorni_sadrzaj>
    <derivirana_varijabla naziv="DomainObject.Predmet.ProtustrankaFormatedOIB_1">  FREON, društvo s ograničenom odgovornošću za servisiranje rashladnih uređaja i opreme za centralno grijanje, trgovinu i usl, OIB 82705447719</derivirana_varijabla>
  </DomainObject.Predmet.ProtustrankaFormatedOIB>
  <DomainObject.Predmet.ProtustrankaFormatedWithAdress>
    <izvorni_sadrzaj> FREON, društvo s ograničenom odgovornošću za servisiranje rashladnih uređaja i opreme za centralno grijanje, trgovinu i usl, Banja, Banja 0, 21276 Vrgorac</izvorni_sadrzaj>
    <derivirana_varijabla naziv="DomainObject.Predmet.ProtustrankaFormatedWithAdress_1"> FREON, društvo s ograničenom odgovornošću za servisiranje rashladnih uređaja i opreme za centralno grijanje, trgovinu i usl, Banja, Banja 0, 21276 Vrgorac</derivirana_varijabla>
  </DomainObject.Predmet.ProtustrankaFormatedWithAdress>
  <DomainObject.Predmet.ProtustrankaFormatedWithAdressOIB>
    <izvorni_sadrzaj> FREON, društvo s ograničenom odgovornošću za servisiranje rashladnih uređaja i opreme za centralno grijanje, trgovinu i usl, OIB 82705447719, Banja, Banja 0, 21276 Vrgorac</izvorni_sadrzaj>
    <derivirana_varijabla naziv="DomainObject.Predmet.ProtustrankaFormatedWithAdressOIB_1"> FREON, društvo s ograničenom odgovornošću za servisiranje rashladnih uređaja i opreme za centralno grijanje, trgovinu i usl, OIB 82705447719, Banja, Banja 0, 21276 Vrgorac</derivirana_varijabla>
  </DomainObject.Predmet.ProtustrankaFormatedWithAdressOIB>
  <DomainObject.Predmet.ProtustrankaWithAdress>
    <izvorni_sadrzaj>FREON, društvo s ograničenom odgovornošću za servisiranje rashladnih uređaja i opreme za centralno grijanje, trgovinu i usl Banja, Banja 0, 21276 Vrgorac</izvorni_sadrzaj>
    <derivirana_varijabla naziv="DomainObject.Predmet.ProtustrankaWithAdress_1">FREON, društvo s ograničenom odgovornošću za servisiranje rashladnih uređaja i opreme za centralno grijanje, trgovinu i usl Banja, Banja 0, 21276 Vrgorac</derivirana_varijabla>
  </DomainObject.Predmet.ProtustrankaWithAdress>
  <DomainObject.Predmet.ProtustrankaWithAdressOIB>
    <izvorni_sadrzaj>FREON, društvo s ograničenom odgovornošću za servisiranje rashladnih uređaja i opreme za centralno grijanje, trgovinu i usl, OIB 82705447719, Banja, Banja 0, 21276 Vrgorac</izvorni_sadrzaj>
    <derivirana_varijabla naziv="DomainObject.Predmet.ProtustrankaWithAdressOIB_1">FREON, društvo s ograničenom odgovornošću za servisiranje rashladnih uređaja i opreme za centralno grijanje, trgovinu i usl, OIB 82705447719, Banja, Banja 0, 21276 Vrgorac</derivirana_varijabla>
  </DomainObject.Predmet.ProtustrankaWithAdressOIB>
  <DomainObject.Predmet.ProtustrankaNazivFormated>
    <izvorni_sadrzaj>FREON, društvo s ograničenom odgovornošću za servisiranje rashladnih uređaja i opreme za centralno grijanje, trgovinu i usl</izvorni_sadrzaj>
    <derivirana_varijabla naziv="DomainObject.Predmet.ProtustrankaNazivFormated_1">FREON, društvo s ograničenom odgovornošću za servisiranje rashladnih uređaja i opreme za centralno grijanje, trgovinu i usl</derivirana_varijabla>
  </DomainObject.Predmet.ProtustrankaNazivFormated>
  <DomainObject.Predmet.ProtustrankaNazivFormatedOIB>
    <izvorni_sadrzaj>FREON, društvo s ograničenom odgovornošću za servisiranje rashladnih uređaja i opreme za centralno grijanje, trgovinu i usl, OIB 82705447719</izvorni_sadrzaj>
    <derivirana_varijabla naziv="DomainObject.Predmet.ProtustrankaNazivFormatedOIB_1">FREON, društvo s ograničenom odgovornošću za servisiranje rashladnih uređaja i opreme za centralno grijanje, trgovinu i usl, OIB 82705447719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1468.70</izvorni_sadrzaj>
    <derivirana_varijabla naziv="DomainObject.Predmet.TrenutnaVrijednost_1">1468.70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FREON, društvo s ograničenom odgovornošću za servisiranje rashladnih uređaja i opreme za centralno grijanje, trgovinu i usl</item>
    </izvorni_sadrzaj>
    <derivirana_varijabla naziv="DomainObject.Predmet.ProtuStrankaListFormated_1">
      <item>FREON, društvo s ograničenom odgovornošću za servisiranje rashladnih uređaja i opreme za centralno grijanje, trgovinu i usl</item>
    </derivirana_varijabla>
  </DomainObject.Predmet.ProtuStrankaListFormated>
  <DomainObject.Predmet.ProtuStrankaListFormatedOIB>
    <izvorni_sadrzaj>
      <item>FREON, društvo s ograničenom odgovornošću za servisiranje rashladnih uređaja i opreme za centralno grijanje, trgovinu i usl, OIB 82705447719</item>
    </izvorni_sadrzaj>
    <derivirana_varijabla naziv="DomainObject.Predmet.ProtuStrankaListFormatedOIB_1">
      <item>FREON, društvo s ograničenom odgovornošću za servisiranje rashladnih uređaja i opreme za centralno grijanje, trgovinu i usl, OIB 82705447719</item>
    </derivirana_varijabla>
  </DomainObject.Predmet.ProtuStrankaListFormatedOIB>
  <DomainObject.Predmet.ProtuStrankaListFormatedWithAdress>
    <izvorni_sadrzaj>
      <item>FREON, društvo s ograničenom odgovornošću za servisiranje rashladnih uređaja i opreme za centralno grijanje, trgovinu i usl, Banja, Banja 0, 21276 Vrgorac</item>
    </izvorni_sadrzaj>
    <derivirana_varijabla naziv="DomainObject.Predmet.ProtuStrankaListFormatedWithAdress_1">
      <item>FREON, društvo s ograničenom odgovornošću za servisiranje rashladnih uređaja i opreme za centralno grijanje, trgovinu i usl, Banja, Banja 0, 21276 Vrgorac</item>
    </derivirana_varijabla>
  </DomainObject.Predmet.ProtuStrankaListFormatedWithAdress>
  <DomainObject.Predmet.ProtuStrankaListFormatedWithAdressOIB>
    <izvorni_sadrzaj>
      <item>FREON, društvo s ograničenom odgovornošću za servisiranje rashladnih uređaja i opreme za centralno grijanje, trgovinu i usl, OIB 82705447719, Banja, Banja 0, 21276 Vrgorac</item>
    </izvorni_sadrzaj>
    <derivirana_varijabla naziv="DomainObject.Predmet.ProtuStrankaListFormatedWithAdressOIB_1">
      <item>FREON, društvo s ograničenom odgovornošću za servisiranje rashladnih uređaja i opreme za centralno grijanje, trgovinu i usl, OIB 82705447719, Banja, Banja 0, 21276 Vrgorac</item>
    </derivirana_varijabla>
  </DomainObject.Predmet.ProtuStrankaListFormatedWithAdressOIB>
  <DomainObject.Predmet.ProtuStrankaListNazivFormated>
    <izvorni_sadrzaj>
      <item>FREON, društvo s ograničenom odgovornošću za servisiranje rashladnih uređaja i opreme za centralno grijanje, trgovinu i usl</item>
    </izvorni_sadrzaj>
    <derivirana_varijabla naziv="DomainObject.Predmet.ProtuStrankaListNazivFormated_1">
      <item>FREON, društvo s ograničenom odgovornošću za servisiranje rashladnih uređaja i opreme za centralno grijanje, trgovinu i usl</item>
    </derivirana_varijabla>
  </DomainObject.Predmet.ProtuStrankaListNazivFormated>
  <DomainObject.Predmet.ProtuStrankaListNazivFormatedOIB>
    <izvorni_sadrzaj>
      <item>FREON, društvo s ograničenom odgovornošću za servisiranje rashladnih uređaja i opreme za centralno grijanje, trgovinu i usl, OIB 82705447719</item>
    </izvorni_sadrzaj>
    <derivirana_varijabla naziv="DomainObject.Predmet.ProtuStrankaListNazivFormatedOIB_1">
      <item>FREON, društvo s ograničenom odgovornošću za servisiranje rashladnih uređaja i opreme za centralno grijanje, trgovinu i usl, OIB 82705447719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FREON, društvo s ograničenom odgovornošću za servisiranje rashladnih uređaja i opreme za centralno grijanje, trgovinu i usl</izvorni_sadrzaj>
    <derivirana_varijabla naziv="DomainObject.Predmet.ProtustrankaIDrugi_1">FREON, društvo s ograničenom odgovornošću za servisiranje rashladnih uređaja i opreme za centralno grijanje, trgovinu i usl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FREON, društvo s ograničenom odgovornošću za servisiranje rashladnih uređaja i opreme za centralno grijanje, trgovinu i usl, OIB 82705447719, Banja, Banja 0, 21276 Vrgorac</izvorni_sadrzaj>
    <derivirana_varijabla naziv="DomainObject.Predmet.ProtustrankaIDrugiAdressOIB_1">FREON, društvo s ograničenom odgovornošću za servisiranje rashladnih uređaja i opreme za centralno grijanje, trgovinu i usl, OIB 82705447719, Banja, Banja 0,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FREON, društvo s ograničenom odgovornošću za servisiranje rashladnih uređaja i opreme za centralno grijanje, trgovinu i usl</item>
      <item>FINANCIJSKA AGENCIJA, RC SPLIT</item>
    </izvorni_sadrzaj>
    <derivirana_varijabla naziv="DomainObject.Predmet.SudioniciListNaziv_1">
      <item>FREON, društvo s ograničenom odgovornošću za servisiranje rashladnih uređaja i opreme za centralno grijanje, trgovinu i usl</item>
      <item>FINANCIJSKA AGENCIJA, RC SPLIT</item>
    </derivirana_varijabla>
  </DomainObject.Predmet.SudioniciListNaziv>
  <DomainObject.Predmet.SudioniciListAdressOIB>
    <izvorni_sadrzaj>
      <item>FREON, društvo s ograničenom odgovornošću za servisiranje rashladnih uređaja i opreme za centralno grijanje, trgovinu i usl, OIB 82705447719, Banja, Banja 0,21276 Vrgorac</item>
      <item>FINANCIJSKA AGENCIJA, RC SPLIT, OIB 85821130368, Mažuranićevo šetalište 24 b,21000 Split</item>
    </izvorni_sadrzaj>
    <derivirana_varijabla naziv="DomainObject.Predmet.SudioniciListAdressOIB_1">
      <item>FREON, društvo s ograničenom odgovornošću za servisiranje rashladnih uređaja i opreme za centralno grijanje, trgovinu i usl, OIB 82705447719, Banja, Banja 0,21276 Vrgorac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82705447719</item>
      <item>, OIB 85821130368</item>
    </izvorni_sadrzaj>
    <derivirana_varijabla naziv="DomainObject.Predmet.SudioniciListNazivOIB_1">
      <item>, OIB 82705447719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B06A5D-34E1-4FD7-BEDC-FB9012FA69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792</properties:Words>
  <properties:Characters>4273</properties:Characters>
  <properties:Lines>117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2016-10-20T08:05:00Z</dcterms:created>
  <dc:creator>wsadmin</dc:creator>
  <cp:lastModifiedBy>Goran Radanović</cp:lastModifiedBy>
  <cp:lastPrinted>2016-10-21T10:52:00Z</cp:lastPrinted>
  <dcterms:modified xmlns:xsi="http://www.w3.org/2001/XMLSchema-instance" xsi:type="dcterms:W3CDTF">2016-10-21T11:07:00Z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