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76f0" w14:paraId="73a76f0" w:rsidRDefault="00E677CA" w:rsidP="0086115E" w:rsidR="00EE76DA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7CA" w:rsidP="0086115E" w:rsidR="00E677CA" w:rsidRPr="00F268B0">
      <w:pPr>
        <w:jc w:val="both"/>
      </w:pPr>
    </w:p>
    <w:p w:rsidRDefault="00FD50B6" w:rsidP="00FD50B6" w:rsidR="00FD50B6">
      <w:r>
        <w:t xml:space="preserve">REPUBLIKA HRVATSKA </w:t>
      </w:r>
    </w:p>
    <w:p w:rsidRDefault="00FD50B6" w:rsidP="00FD50B6" w:rsidR="00FD50B6">
      <w:r>
        <w:t>TRGOVAČKI SUD U ZAGREBU</w:t>
      </w:r>
    </w:p>
    <w:p w:rsidRDefault="00FD50B6" w:rsidP="00FD50B6" w:rsidR="00FD50B6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</w:t>
      </w:r>
      <w:proofErr w:type="spellStart"/>
      <w:r w:rsidRPr="00FD50B6">
        <w:t>70.St</w:t>
      </w:r>
      <w:proofErr w:type="spellEnd"/>
      <w:r w:rsidRPr="00FD50B6">
        <w:t>-</w:t>
      </w:r>
      <w:proofErr w:type="spellStart"/>
      <w:r w:rsidRPr="00FD50B6">
        <w:t>5899</w:t>
      </w:r>
      <w:proofErr w:type="spellEnd"/>
      <w:r w:rsidRPr="00FD50B6">
        <w:t>/</w:t>
      </w:r>
      <w:proofErr w:type="spellStart"/>
      <w:r w:rsidRPr="00FD50B6">
        <w:t>2016</w:t>
      </w:r>
      <w:proofErr w:type="spellEnd"/>
    </w:p>
    <w:p w:rsidRDefault="00FD50B6" w:rsidP="00FD50B6" w:rsidR="00FD50B6">
      <w:r>
        <w:t xml:space="preserve">          </w:t>
      </w:r>
    </w:p>
    <w:p w:rsidRDefault="00FD50B6" w:rsidP="00FD50B6" w:rsidR="00FD50B6">
      <w:pPr>
        <w:jc w:val="center"/>
      </w:pPr>
      <w:r>
        <w:t>R E P U B L I K A   H R V A T S K A</w:t>
      </w:r>
    </w:p>
    <w:p w:rsidRDefault="00FD50B6" w:rsidP="00FD50B6" w:rsidR="00FD50B6">
      <w:pPr>
        <w:jc w:val="center"/>
      </w:pPr>
    </w:p>
    <w:p w:rsidRDefault="00FD50B6" w:rsidP="00FD50B6" w:rsidR="00FD50B6">
      <w:pPr>
        <w:jc w:val="center"/>
      </w:pPr>
      <w:r>
        <w:t>R J E Š E N J E</w:t>
      </w:r>
    </w:p>
    <w:p w:rsidRDefault="00FD50B6" w:rsidP="00FD50B6" w:rsidR="00FD50B6"/>
    <w:p w:rsidRDefault="00FD50B6" w:rsidP="00FD50B6" w:rsidR="00FD50B6">
      <w:pPr>
        <w:jc w:val="both"/>
      </w:pPr>
      <w:r>
        <w:tab/>
        <w:t xml:space="preserve">Trgovački sud u Zagrebu, po sucu Maji Jurovicki, u stečajnom postupku nad dužnikom M.S.M.- d.o.o., OIB: 29843085244,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</w:t>
      </w:r>
      <w:r w:rsidR="00690553">
        <w:t>357597</w:t>
      </w:r>
      <w:proofErr w:type="spellEnd"/>
      <w:r w:rsidR="00690553">
        <w:t xml:space="preserve">, Zagreb, </w:t>
      </w:r>
      <w:proofErr w:type="spellStart"/>
      <w:r w:rsidR="00690553">
        <w:t>Vrisnička</w:t>
      </w:r>
      <w:proofErr w:type="spellEnd"/>
      <w:r w:rsidR="00690553">
        <w:t xml:space="preserve"> </w:t>
      </w:r>
      <w:proofErr w:type="spellStart"/>
      <w:r w:rsidR="00690553">
        <w:t>9b</w:t>
      </w:r>
      <w:proofErr w:type="spellEnd"/>
      <w:r w:rsidR="00690553">
        <w:t xml:space="preserve">, </w:t>
      </w:r>
      <w:proofErr w:type="spellStart"/>
      <w:r w:rsidR="00690553">
        <w:t>23</w:t>
      </w:r>
      <w:proofErr w:type="spellEnd"/>
      <w:r w:rsidR="0098572E">
        <w:t>. svib</w:t>
      </w:r>
      <w:r>
        <w:t>nja 2018.</w:t>
      </w:r>
    </w:p>
    <w:p w:rsidRDefault="00FD50B6" w:rsidP="00FD50B6" w:rsidR="00FD50B6"/>
    <w:p w:rsidRDefault="00FD50B6" w:rsidP="00FD50B6" w:rsidR="00F1797B">
      <w:pPr>
        <w:jc w:val="center"/>
      </w:pPr>
      <w:r>
        <w:t>r i j e š i o   j e</w:t>
      </w:r>
    </w:p>
    <w:p w:rsidRDefault="003C1262" w:rsidP="00690553" w:rsidR="003C1262">
      <w:pPr>
        <w:jc w:val="both"/>
      </w:pPr>
    </w:p>
    <w:p w:rsidRDefault="00690553" w:rsidP="00690553" w:rsidR="00690553">
      <w:pPr>
        <w:jc w:val="both"/>
      </w:pPr>
      <w:r>
        <w:t xml:space="preserve">         Ispravlja se rješenje ovog suda poslovni broj </w:t>
      </w:r>
      <w:r w:rsidR="00C71CE7" w:rsidRPr="00C71CE7">
        <w:t>St-5899/2016</w:t>
      </w:r>
      <w:r w:rsidR="00C71CE7">
        <w:t xml:space="preserve"> od 17</w:t>
      </w:r>
      <w:r>
        <w:t>. svibnja 2018., u</w:t>
      </w:r>
      <w:r w:rsidR="00C71CE7">
        <w:t xml:space="preserve"> obrazloženju </w:t>
      </w:r>
      <w:r>
        <w:t xml:space="preserve">, redak četvrti </w:t>
      </w:r>
      <w:r w:rsidR="00886663">
        <w:t xml:space="preserve">odozgor </w:t>
      </w:r>
      <w:r>
        <w:t>tako da umjesto pogrešno n</w:t>
      </w:r>
      <w:r w:rsidR="00FC3F8C">
        <w:t>apisanog</w:t>
      </w:r>
      <w:r>
        <w:t xml:space="preserve"> "</w:t>
      </w:r>
      <w:r w:rsidR="00FC3F8C" w:rsidRPr="00FC3F8C">
        <w:t xml:space="preserve"> jednoglasno </w:t>
      </w:r>
      <w:r>
        <w:t xml:space="preserve">" ima ispravno pisati </w:t>
      </w:r>
      <w:r w:rsidR="00886663">
        <w:t xml:space="preserve">"sa </w:t>
      </w:r>
      <w:r w:rsidR="00340DDA" w:rsidRPr="00340DDA">
        <w:t>92,1 % glasova ZA i  5,94 % glasova PROTIV</w:t>
      </w:r>
      <w:r w:rsidR="00C8706C">
        <w:t>".</w:t>
      </w:r>
    </w:p>
    <w:p w:rsidRDefault="00C8706C" w:rsidP="00690553" w:rsidR="00C8706C">
      <w:pPr>
        <w:jc w:val="both"/>
      </w:pPr>
    </w:p>
    <w:p w:rsidRDefault="00690553" w:rsidP="00C8706C" w:rsidR="00690553">
      <w:pPr>
        <w:jc w:val="center"/>
      </w:pPr>
      <w:r>
        <w:t>Obrazloženje</w:t>
      </w:r>
    </w:p>
    <w:p w:rsidRDefault="00690553" w:rsidP="00690553" w:rsidR="00690553">
      <w:pPr>
        <w:jc w:val="both"/>
      </w:pPr>
    </w:p>
    <w:p w:rsidRDefault="00690553" w:rsidP="00690553" w:rsidR="00690553">
      <w:pPr>
        <w:jc w:val="both"/>
      </w:pPr>
      <w:r>
        <w:t xml:space="preserve">             U pisanju  rješenja ovog suda poslovni broj 70.St-5857/16-20  od 16. svibnja 2018. nastala je očita pogreška u pisanju, pa je valjalo donijeti ovo rješenje temeljem čl. 342. st. 1 i 2. Zakona o parničnom postupku (Narodne novine broj 53/91, 91/94, 112/99, 88/01, 117/03, 88/05, 84/08, 123/08; u daljnjem tekstu: ZPP). </w:t>
      </w:r>
    </w:p>
    <w:p w:rsidRDefault="00690553" w:rsidP="00690553" w:rsidR="00690553">
      <w:pPr>
        <w:jc w:val="both"/>
      </w:pPr>
      <w:r>
        <w:t xml:space="preserve">      </w:t>
      </w:r>
    </w:p>
    <w:p w:rsidRDefault="00C8706C" w:rsidP="00C8706C" w:rsidR="00690553">
      <w:pPr>
        <w:jc w:val="center"/>
      </w:pPr>
      <w:r>
        <w:t>U Zagrebu 23</w:t>
      </w:r>
      <w:r w:rsidR="00690553">
        <w:t>. svibnja  2018.</w:t>
      </w:r>
    </w:p>
    <w:p w:rsidRDefault="00C8706C" w:rsidP="00C8706C" w:rsidR="00C8706C">
      <w:pPr>
        <w:jc w:val="center"/>
      </w:pPr>
    </w:p>
    <w:p w:rsidRDefault="00C8706C" w:rsidP="00690553" w:rsidR="00C8706C">
      <w:pPr>
        <w:jc w:val="both"/>
      </w:pPr>
    </w:p>
    <w:p w:rsidRDefault="00690553" w:rsidP="00C8706C" w:rsidR="00690553">
      <w:pPr>
        <w:jc w:val="right"/>
      </w:pPr>
      <w:r>
        <w:t>SUDAC:</w:t>
      </w:r>
    </w:p>
    <w:p w:rsidRDefault="00690553" w:rsidP="00C8706C" w:rsidR="00690553">
      <w:pPr>
        <w:jc w:val="right"/>
      </w:pPr>
    </w:p>
    <w:p w:rsidRDefault="00690553" w:rsidP="00C8706C" w:rsidR="00690553">
      <w:pPr>
        <w:jc w:val="right"/>
      </w:pPr>
      <w:r>
        <w:t>Maja Jurovicki</w:t>
      </w:r>
      <w:r w:rsidR="00DD6CE2">
        <w:t xml:space="preserve">, v.r. </w:t>
      </w:r>
      <w:r>
        <w:t xml:space="preserve"> </w:t>
      </w:r>
    </w:p>
    <w:p w:rsidRDefault="00690553" w:rsidP="00690553" w:rsidR="00690553">
      <w:pPr>
        <w:jc w:val="both"/>
      </w:pPr>
    </w:p>
    <w:p w:rsidRDefault="00690553" w:rsidP="00690553" w:rsidR="00690553">
      <w:pPr>
        <w:jc w:val="both"/>
      </w:pPr>
    </w:p>
    <w:p w:rsidRDefault="008D55C6" w:rsidP="002D4CBC" w:rsidR="008D55C6" w:rsidRPr="00F268B0">
      <w:pPr>
        <w:jc w:val="both"/>
      </w:pPr>
    </w:p>
    <w:p w:rsidRDefault="00462B20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DD6CE2" w:rsidP="004F5146" w:rsidR="00DD6CE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D6CE2" w:rsidP="004F5146" w:rsidR="00DD6CE2">
      <w:pPr>
        <w:jc w:val="right"/>
      </w:pPr>
      <w:r>
        <w:t xml:space="preserve">Mirjana Gašparić </w:t>
      </w:r>
    </w:p>
    <w:p w:rsidRDefault="00B93BB9" w:rsidP="0084294F" w:rsidR="00B93BB9" w:rsidRPr="00F268B0">
      <w:pPr>
        <w:jc w:val="both"/>
      </w:pPr>
    </w:p>
    <w:sectPr w:rsidSect="00CA74F4" w:rsidR="00B93BB9" w:rsidRPr="00F268B0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86663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2349E"/>
    <w:rsid w:val="00061B0B"/>
    <w:rsid w:val="0009227D"/>
    <w:rsid w:val="000B52B9"/>
    <w:rsid w:val="000C4E21"/>
    <w:rsid w:val="000E2119"/>
    <w:rsid w:val="000F295A"/>
    <w:rsid w:val="000F481F"/>
    <w:rsid w:val="00100575"/>
    <w:rsid w:val="001F2E2A"/>
    <w:rsid w:val="00200127"/>
    <w:rsid w:val="0023596B"/>
    <w:rsid w:val="00243285"/>
    <w:rsid w:val="002D4CBC"/>
    <w:rsid w:val="00340DDA"/>
    <w:rsid w:val="0034529A"/>
    <w:rsid w:val="00371E33"/>
    <w:rsid w:val="003A083E"/>
    <w:rsid w:val="003C1262"/>
    <w:rsid w:val="003D48FD"/>
    <w:rsid w:val="00462B20"/>
    <w:rsid w:val="004918BD"/>
    <w:rsid w:val="0053524A"/>
    <w:rsid w:val="00555B2F"/>
    <w:rsid w:val="005D3DA3"/>
    <w:rsid w:val="00690553"/>
    <w:rsid w:val="006B77AD"/>
    <w:rsid w:val="0084294F"/>
    <w:rsid w:val="0086115E"/>
    <w:rsid w:val="00886663"/>
    <w:rsid w:val="008B7918"/>
    <w:rsid w:val="008D55C6"/>
    <w:rsid w:val="00935646"/>
    <w:rsid w:val="009508C1"/>
    <w:rsid w:val="0098572E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49EE"/>
    <w:rsid w:val="00C262CF"/>
    <w:rsid w:val="00C53B7E"/>
    <w:rsid w:val="00C63044"/>
    <w:rsid w:val="00C71CE7"/>
    <w:rsid w:val="00C8706C"/>
    <w:rsid w:val="00CA74F4"/>
    <w:rsid w:val="00CB5843"/>
    <w:rsid w:val="00CD080D"/>
    <w:rsid w:val="00D0668D"/>
    <w:rsid w:val="00D26CB0"/>
    <w:rsid w:val="00D73885"/>
    <w:rsid w:val="00D87122"/>
    <w:rsid w:val="00DD6CE2"/>
    <w:rsid w:val="00DE270A"/>
    <w:rsid w:val="00E029B4"/>
    <w:rsid w:val="00E15D54"/>
    <w:rsid w:val="00E22E1E"/>
    <w:rsid w:val="00E677CA"/>
    <w:rsid w:val="00E67FD5"/>
    <w:rsid w:val="00EE76DA"/>
    <w:rsid w:val="00F1797B"/>
    <w:rsid w:val="00F268B0"/>
    <w:rsid w:val="00F418B3"/>
    <w:rsid w:val="00FC3F8C"/>
    <w:rsid w:val="00FD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973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2018-05-23T11:40:00Z</dcterms:created>
  <dc:creator>gzubak</dc:creator>
  <cp:lastModifiedBy>Mirjana Gašparić</cp:lastModifiedBy>
  <cp:lastPrinted>2018-05-23T11:49:00Z</cp:lastPrinted>
  <dcterms:modified xmlns:xsi="http://www.w3.org/2001/XMLSchema-instance" xsi:type="dcterms:W3CDTF">2018-05-23T11:49:00Z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(St-5899-16.docx)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