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a007" w14:paraId="b5fa007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r w:rsidR="000A466C">
        <w:t xml:space="preserve">C. L. TRGOVINA j.d.o.o. </w:t>
      </w:r>
      <w:proofErr w:type="spellStart"/>
      <w:r w:rsidR="000A466C">
        <w:t>Barban</w:t>
      </w:r>
      <w:proofErr w:type="spellEnd"/>
      <w:r w:rsidR="000A466C">
        <w:t xml:space="preserve">, </w:t>
      </w:r>
      <w:proofErr w:type="spellStart"/>
      <w:r w:rsidR="000A466C">
        <w:t>Prhati</w:t>
      </w:r>
      <w:proofErr w:type="spellEnd"/>
      <w:r w:rsidR="000A466C">
        <w:t xml:space="preserve"> 4</w:t>
      </w:r>
      <w:r w:rsidR="00974F56">
        <w:t xml:space="preserve">, OIB: </w:t>
      </w:r>
      <w:r w:rsidR="000A466C" w:rsidRPr="000A466C">
        <w:t>06442754084</w:t>
      </w:r>
      <w:r w:rsidR="00446C07">
        <w:t xml:space="preserve">, </w:t>
      </w:r>
      <w:r w:rsidR="000A466C">
        <w:t>21</w:t>
      </w:r>
      <w:r w:rsidR="00D612AB">
        <w:t xml:space="preserve">. </w:t>
      </w:r>
      <w:r w:rsidR="00CA52EE">
        <w:t>veljače</w:t>
      </w:r>
      <w:r w:rsidR="00446C07">
        <w:t xml:space="preserve"> </w:t>
      </w:r>
      <w:r w:rsidR="00EB2DAC">
        <w:t>2018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0A466C">
        <w:t xml:space="preserve">C. L. TRGOVINA j.d.o.o. </w:t>
      </w:r>
      <w:proofErr w:type="spellStart"/>
      <w:r w:rsidR="000A466C">
        <w:t>Barban</w:t>
      </w:r>
      <w:proofErr w:type="spellEnd"/>
      <w:r w:rsidR="000A466C">
        <w:t xml:space="preserve">, </w:t>
      </w:r>
      <w:proofErr w:type="spellStart"/>
      <w:r w:rsidR="000A466C">
        <w:t>Prhati</w:t>
      </w:r>
      <w:proofErr w:type="spellEnd"/>
      <w:r w:rsidR="000A466C">
        <w:t xml:space="preserve"> 4, OIB: </w:t>
      </w:r>
      <w:r w:rsidR="000A466C" w:rsidRPr="000A466C">
        <w:t>06442754084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0A466C">
        <w:t>2</w:t>
      </w:r>
      <w:r w:rsidR="009160CF">
        <w:t>-</w:t>
      </w:r>
      <w:r w:rsidR="000A466C">
        <w:t>18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0A466C">
        <w:t>21</w:t>
      </w:r>
      <w:r w:rsidR="00D612AB">
        <w:t xml:space="preserve">. </w:t>
      </w:r>
      <w:r w:rsidR="00CA52EE">
        <w:t>veljače</w:t>
      </w:r>
      <w:r w:rsidR="00656550">
        <w:t xml:space="preserve"> </w:t>
      </w:r>
      <w:r w:rsidR="00EB2DAC">
        <w:t>2018</w:t>
      </w:r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DA6523">
        <w:t xml:space="preserve">    </w:t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31601B">
        <w:tab/>
      </w:r>
      <w:r w:rsidR="009160CF">
        <w:t xml:space="preserve">  </w:t>
      </w:r>
      <w:r w:rsidR="00D10CDB" w:rsidRPr="00C10C53">
        <w:t>Damir Rabar</w:t>
      </w:r>
      <w:r w:rsidR="00DA6523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6263E5" w:rsidP="00C765FC" w:rsidR="00C765FC" w:rsidRPr="00C10C53">
      <w:pPr>
        <w:jc w:val="both"/>
      </w:pPr>
      <w:r>
        <w:tab/>
        <w:t xml:space="preserve">Protiv ovog rješenja </w:t>
      </w:r>
      <w:r w:rsidR="00C765FC" w:rsidRPr="00C10C53">
        <w:t xml:space="preserve">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0A466C" w:rsidRPr="00C10C53">
      <w:t>1 St-</w:t>
    </w:r>
    <w:r w:rsidR="000A466C">
      <w:t>2/18</w:t>
    </w:r>
    <w:r w:rsidR="000A466C" w:rsidRPr="00C10C53">
      <w:t>-</w:t>
    </w:r>
    <w:r w:rsidR="000A466C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P="00802FA1" w:rsidR="00DF28E8">
    <w:pPr>
      <w:pStyle w:val="Zaglavlje"/>
      <w:jc w:val="right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Pr="00C10C53">
      <w:t>1 St-</w:t>
    </w:r>
    <w:r w:rsidR="000A466C">
      <w:t>2</w:t>
    </w:r>
    <w:r w:rsidR="00D612AB">
      <w:t>/</w:t>
    </w:r>
    <w:r w:rsidR="000A466C">
      <w:t>18</w:t>
    </w:r>
    <w:r w:rsidRPr="00C10C53">
      <w:t>-</w:t>
    </w:r>
    <w:r w:rsidR="000A466C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90425"/>
    <w:rsid w:val="000A466C"/>
    <w:rsid w:val="000E32B9"/>
    <w:rsid w:val="00110482"/>
    <w:rsid w:val="001847C4"/>
    <w:rsid w:val="001A38BC"/>
    <w:rsid w:val="001A7869"/>
    <w:rsid w:val="001E69E4"/>
    <w:rsid w:val="001F18A0"/>
    <w:rsid w:val="001F25D6"/>
    <w:rsid w:val="001F6470"/>
    <w:rsid w:val="00204995"/>
    <w:rsid w:val="00210CF5"/>
    <w:rsid w:val="002163C9"/>
    <w:rsid w:val="00217A54"/>
    <w:rsid w:val="0022626B"/>
    <w:rsid w:val="00253835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60FA2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D515D"/>
    <w:rsid w:val="005E2C53"/>
    <w:rsid w:val="006216B3"/>
    <w:rsid w:val="006263E5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C3050"/>
    <w:rsid w:val="007F482F"/>
    <w:rsid w:val="007F7E82"/>
    <w:rsid w:val="00802FA1"/>
    <w:rsid w:val="00814708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A52EE"/>
    <w:rsid w:val="00CD1157"/>
    <w:rsid w:val="00D021F4"/>
    <w:rsid w:val="00D10CDB"/>
    <w:rsid w:val="00D2325F"/>
    <w:rsid w:val="00D54779"/>
    <w:rsid w:val="00D612AB"/>
    <w:rsid w:val="00D71DC3"/>
    <w:rsid w:val="00D84DDF"/>
    <w:rsid w:val="00DA6523"/>
    <w:rsid w:val="00DB1A9B"/>
    <w:rsid w:val="00DC730D"/>
    <w:rsid w:val="00E155D6"/>
    <w:rsid w:val="00E43991"/>
    <w:rsid w:val="00E56F14"/>
    <w:rsid w:val="00EB2DAC"/>
    <w:rsid w:val="00EF5DB8"/>
    <w:rsid w:val="00F17F14"/>
    <w:rsid w:val="00F2074E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6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5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5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5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5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6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5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5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5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5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St-2/2018</izvorni_sadrzaj>
    <derivirana_varijabla naziv="DomainObject.Predmet.OznakaBroj_1">St-2/2018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C. L. TRGOVINA j.d.o.o. BARBAN</izvorni_sadrzaj>
    <derivirana_varijabla naziv="DomainObject.Predmet.ProtustrankaFormated_1">  C. L. TRGOVINA j.d.o.o. BARBAN</derivirana_varijabla>
  </DomainObject.Predmet.ProtustrankaFormated>
  <DomainObject.Predmet.ProtustrankaFormatedOIB>
    <izvorni_sadrzaj>  C. L. TRGOVINA j.d.o.o. BARBAN, OIB 06442754084</izvorni_sadrzaj>
    <derivirana_varijabla naziv="DomainObject.Predmet.ProtustrankaFormatedOIB_1">  C. L. TRGOVINA j.d.o.o. BARBAN, OIB 06442754084</derivirana_varijabla>
  </DomainObject.Predmet.ProtustrankaFormatedOIB>
  <DomainObject.Predmet.ProtustrankaFormatedWithAdress>
    <izvorni_sadrzaj> C. L. TRGOVINA j.d.o.o. BARBAN, Prhati 4, 52207 Barban</izvorni_sadrzaj>
    <derivirana_varijabla naziv="DomainObject.Predmet.ProtustrankaFormatedWithAdress_1"> C. L. TRGOVINA j.d.o.o. BARBAN, Prhati 4, 52207 Barban</derivirana_varijabla>
  </DomainObject.Predmet.ProtustrankaFormatedWithAdress>
  <DomainObject.Predmet.ProtustrankaFormatedWithAdressOIB>
    <izvorni_sadrzaj> C. L. TRGOVINA j.d.o.o. BARBAN, OIB 06442754084, Prhati 4, 52207 Barban</izvorni_sadrzaj>
    <derivirana_varijabla naziv="DomainObject.Predmet.ProtustrankaFormatedWithAdressOIB_1"> C. L. TRGOVINA j.d.o.o. BARBAN, OIB 06442754084, Prhati 4, 52207 Barban</derivirana_varijabla>
  </DomainObject.Predmet.ProtustrankaFormatedWithAdressOIB>
  <DomainObject.Predmet.ProtustrankaWithAdress>
    <izvorni_sadrzaj>C. L. TRGOVINA j.d.o.o. BARBAN Prhati 4, 52207 Barban</izvorni_sadrzaj>
    <derivirana_varijabla naziv="DomainObject.Predmet.ProtustrankaWithAdress_1">C. L. TRGOVINA j.d.o.o. BARBAN Prhati 4, 52207 Barban</derivirana_varijabla>
  </DomainObject.Predmet.ProtustrankaWithAdress>
  <DomainObject.Predmet.ProtustrankaWithAdressOIB>
    <izvorni_sadrzaj>C. L. TRGOVINA j.d.o.o. BARBAN, OIB 06442754084, Prhati 4, 52207 Barban</izvorni_sadrzaj>
    <derivirana_varijabla naziv="DomainObject.Predmet.ProtustrankaWithAdressOIB_1">C. L. TRGOVINA j.d.o.o. BARBAN, OIB 06442754084, Prhati 4, 52207 Barban</derivirana_varijabla>
  </DomainObject.Predmet.ProtustrankaWithAdressOIB>
  <DomainObject.Predmet.ProtustrankaNazivFormated>
    <izvorni_sadrzaj>C. L. TRGOVINA j.d.o.o. BARBAN</izvorni_sadrzaj>
    <derivirana_varijabla naziv="DomainObject.Predmet.ProtustrankaNazivFormated_1">C. L. TRGOVINA j.d.o.o. BARBAN</derivirana_varijabla>
  </DomainObject.Predmet.ProtustrankaNazivFormated>
  <DomainObject.Predmet.ProtustrankaNazivFormatedOIB>
    <izvorni_sadrzaj>C. L. TRGOVINA j.d.o.o. BARBAN, OIB 06442754084</izvorni_sadrzaj>
    <derivirana_varijabla naziv="DomainObject.Predmet.ProtustrankaNazivFormatedOIB_1">C. L. TRGOVINA j.d.o.o. BARBAN, OIB 06442754084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8703.70</izvorni_sadrzaj>
    <derivirana_varijabla naziv="DomainObject.Predmet.TrenutnaVrijednost_1">8703.70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C. L. TRGOVINA j.d.o.o. BARBAN</item>
    </izvorni_sadrzaj>
    <derivirana_varijabla naziv="DomainObject.Predmet.ProtuStrankaListFormated_1">
      <item>C. L. TRGOVINA j.d.o.o. BARBAN</item>
    </derivirana_varijabla>
  </DomainObject.Predmet.ProtuStrankaListFormated>
  <DomainObject.Predmet.ProtuStrankaListFormatedOIB>
    <izvorni_sadrzaj>
      <item>C. L. TRGOVINA j.d.o.o. BARBAN, OIB 06442754084</item>
    </izvorni_sadrzaj>
    <derivirana_varijabla naziv="DomainObject.Predmet.ProtuStrankaListFormatedOIB_1">
      <item>C. L. TRGOVINA j.d.o.o. BARBAN, OIB 06442754084</item>
    </derivirana_varijabla>
  </DomainObject.Predmet.ProtuStrankaListFormatedOIB>
  <DomainObject.Predmet.ProtuStrankaListFormatedWithAdress>
    <izvorni_sadrzaj>
      <item>C. L. TRGOVINA j.d.o.o. BARBAN, Prhati 4, 52207 Barban</item>
    </izvorni_sadrzaj>
    <derivirana_varijabla naziv="DomainObject.Predmet.ProtuStrankaListFormatedWithAdress_1">
      <item>C. L. TRGOVINA j.d.o.o. BARBAN, Prhati 4, 52207 Barban</item>
    </derivirana_varijabla>
  </DomainObject.Predmet.ProtuStrankaListFormatedWithAdress>
  <DomainObject.Predmet.ProtuStrankaListFormatedWithAdressOIB>
    <izvorni_sadrzaj>
      <item>C. L. TRGOVINA j.d.o.o. BARBAN, OIB 06442754084, Prhati 4, 52207 Barban</item>
    </izvorni_sadrzaj>
    <derivirana_varijabla naziv="DomainObject.Predmet.ProtuStrankaListFormatedWithAdressOIB_1">
      <item>C. L. TRGOVINA j.d.o.o. BARBAN, OIB 06442754084, Prhati 4, 52207 Barban</item>
    </derivirana_varijabla>
  </DomainObject.Predmet.ProtuStrankaListFormatedWithAdressOIB>
  <DomainObject.Predmet.ProtuStrankaListNazivFormated>
    <izvorni_sadrzaj>
      <item>C. L. TRGOVINA j.d.o.o. BARBAN</item>
    </izvorni_sadrzaj>
    <derivirana_varijabla naziv="DomainObject.Predmet.ProtuStrankaListNazivFormated_1">
      <item>C. L. TRGOVINA j.d.o.o. BARBAN</item>
    </derivirana_varijabla>
  </DomainObject.Predmet.ProtuStrankaListNazivFormated>
  <DomainObject.Predmet.ProtuStrankaListNazivFormatedOIB>
    <izvorni_sadrzaj>
      <item>C. L. TRGOVINA j.d.o.o. BARBAN, OIB 06442754084</item>
    </izvorni_sadrzaj>
    <derivirana_varijabla naziv="DomainObject.Predmet.ProtuStrankaListNazivFormatedOIB_1">
      <item>C. L. TRGOVINA j.d.o.o. BARBAN, OIB 06442754084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C. L. TRGOVINA j.d.o.o. BARBAN</izvorni_sadrzaj>
    <derivirana_varijabla naziv="DomainObject.Predmet.ProtustrankaIDrugi_1">C. L. TRGOVINA j.d.o.o. BARBAN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C. L. TRGOVINA j.d.o.o. BARBAN, OIB 06442754084, Prhati 4, 52207 Barban</izvorni_sadrzaj>
    <derivirana_varijabla naziv="DomainObject.Predmet.ProtustrankaIDrugiAdressOIB_1">C. L. TRGOVINA j.d.o.o. BARBAN, OIB 06442754084, Prhati 4, 52207 Barban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C. L. TRGOVINA j.d.o.o. BARBAN</item>
    </izvorni_sadrzaj>
    <derivirana_varijabla naziv="DomainObject.Predmet.SudioniciListNaziv_1">
      <item>FINANCIJSKA AGENCIJA, RC RIJEKA, PODRUŽNICA PULA, PULA</item>
      <item>C. L. TRGOVINA j.d.o.o. BARBAN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C. L. TRGOVINA j.d.o.o. BARBAN, OIB 06442754084, Prhati 4,52207 Barban</item>
    </izvorni_sadrzaj>
    <derivirana_varijabla naziv="DomainObject.Predmet.SudioniciListAdressOIB_1">
      <item>FINANCIJSKA AGENCIJA, RC RIJEKA, PODRUŽNICA PULA, PULA, OIB 85821130368, F. Kurelca 8,51000 Rijeka</item>
      <item>C. L. TRGOVINA j.d.o.o. BARBAN, OIB 06442754084, Prhati 4,52207 Barban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06442754084</item>
    </izvorni_sadrzaj>
    <derivirana_varijabla naziv="DomainObject.Predmet.SudioniciListNazivOIB_1">
      <item>, OIB 85821130368</item>
      <item>, OIB 06442754084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421</properties:Words>
  <properties:Characters>2136</properties:Characters>
  <properties:Lines>69</properties:Lines>
  <properties:Paragraphs>21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2017-09-15T07:54:00Z</dcterms:created>
  <dc:creator>Jasmina Matika</dc:creator>
  <cp:lastModifiedBy>wsadmin</cp:lastModifiedBy>
  <cp:lastPrinted>2018-02-21T07:47:00Z</cp:lastPrinted>
  <dcterms:modified xmlns:xsi="http://www.w3.org/2001/XMLSchema-instance" xsi:type="dcterms:W3CDTF">2018-02-21T07:49:00Z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St-2-18 - Rješenje - Poziv vjerovnicima na uplatu predujma.docx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