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b606" w14:paraId="955b606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5A1E4A">
        <w:t>204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5A1E4A">
        <w:t>NANO TECTUM j.</w:t>
      </w:r>
      <w:r w:rsidR="005A1E4A" w:rsidRPr="00A56DCC">
        <w:t xml:space="preserve">d.o.o., </w:t>
      </w:r>
      <w:r w:rsidR="005A1E4A">
        <w:t>Slivnica</w:t>
      </w:r>
      <w:r w:rsidR="005A1E4A" w:rsidRPr="00A56DCC">
        <w:t xml:space="preserve">, </w:t>
      </w:r>
      <w:r w:rsidR="00741145">
        <w:t>Slivnica Ulica II 13/</w:t>
      </w:r>
      <w:r w:rsidR="005A1E4A">
        <w:t>B</w:t>
      </w:r>
      <w:r w:rsidR="005A1E4A" w:rsidRPr="00A56DCC">
        <w:t xml:space="preserve">, OIB: </w:t>
      </w:r>
      <w:r w:rsidR="005A1E4A">
        <w:t>53554588809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5A1E4A">
        <w:t>Josipu Grginu</w:t>
      </w:r>
      <w:r w:rsidR="005A1E4A" w:rsidRPr="00A56DCC">
        <w:t xml:space="preserve"> iz </w:t>
      </w:r>
      <w:r w:rsidR="005A1E4A">
        <w:t>Slivnice</w:t>
      </w:r>
      <w:r>
        <w:t xml:space="preserve">,  </w:t>
      </w:r>
      <w:r w:rsidR="00741145">
        <w:t>19</w:t>
      </w:r>
      <w:r w:rsidR="00B7471E">
        <w:t xml:space="preserve">. </w:t>
      </w:r>
      <w:r w:rsidR="00D546A3">
        <w:t>lipnja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D546A3">
        <w:rPr>
          <w:b/>
        </w:rPr>
        <w:t>3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D546A3">
        <w:rPr>
          <w:b/>
        </w:rPr>
        <w:t>srpnja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17278F">
        <w:rPr>
          <w:b/>
        </w:rPr>
        <w:t>13</w:t>
      </w:r>
      <w:r w:rsidR="00C6393F" w:rsidRPr="00C6393F">
        <w:rPr>
          <w:b/>
        </w:rPr>
        <w:t>,</w:t>
      </w:r>
      <w:r w:rsidR="005A1E4A">
        <w:rPr>
          <w:b/>
        </w:rPr>
        <w:t>1</w:t>
      </w:r>
      <w:r w:rsidR="00A4583F">
        <w:rPr>
          <w:b/>
        </w:rPr>
        <w:t>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5A1E4A">
        <w:t>Josip Grgin</w:t>
      </w:r>
      <w:r w:rsidR="005A1E4A" w:rsidRPr="00A56DCC">
        <w:t xml:space="preserve"> iz </w:t>
      </w:r>
      <w:r w:rsidR="005A1E4A">
        <w:t>Slivnice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C00121">
        <w:t>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5A1E4A">
        <w:t>Josip Grgin</w:t>
      </w:r>
      <w:r w:rsidR="005A1E4A" w:rsidRPr="00A56DCC">
        <w:t xml:space="preserve"> iz </w:t>
      </w:r>
      <w:r w:rsidR="005A1E4A">
        <w:t>Slivnice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5A1E4A">
        <w:t>NANO TECTUM j.</w:t>
      </w:r>
      <w:r w:rsidR="005A1E4A" w:rsidRPr="00A56DCC">
        <w:t xml:space="preserve">d.o.o., </w:t>
      </w:r>
      <w:r w:rsidR="005A1E4A">
        <w:t>Slivnica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F80505">
        <w:t>Dalmacija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2F548F">
        <w:t>6</w:t>
      </w:r>
      <w:r w:rsidR="00C6393F">
        <w:t xml:space="preserve"> St-</w:t>
      </w:r>
      <w:r w:rsidR="005A1E4A">
        <w:t>47</w:t>
      </w:r>
      <w:r w:rsidR="00C6393F">
        <w:t>/</w:t>
      </w:r>
      <w:r w:rsidR="00E3211A">
        <w:t>20</w:t>
      </w:r>
      <w:r w:rsidR="002F548F">
        <w:t>18</w:t>
      </w:r>
      <w:r w:rsidR="00F61541">
        <w:t>-</w:t>
      </w:r>
      <w:r w:rsidR="002F548F">
        <w:t>7</w:t>
      </w:r>
      <w:r w:rsidR="00C6393F">
        <w:t xml:space="preserve"> od </w:t>
      </w:r>
      <w:r w:rsidR="002F548F">
        <w:t>1</w:t>
      </w:r>
      <w:r w:rsidR="005A1E4A">
        <w:t>1</w:t>
      </w:r>
      <w:r w:rsidR="00C6393F">
        <w:t xml:space="preserve">. </w:t>
      </w:r>
      <w:r w:rsidR="00F80505">
        <w:t>travnja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741145">
        <w:t>19</w:t>
      </w:r>
      <w:r w:rsidR="00B7471E">
        <w:t xml:space="preserve">. </w:t>
      </w:r>
      <w:r w:rsidR="00D546A3">
        <w:t>lipnja</w:t>
      </w:r>
      <w:r w:rsidR="00B7471E">
        <w:t xml:space="preserve"> 2018.</w:t>
      </w:r>
    </w:p>
    <w:p w:rsidRDefault="00A576FE" w:rsidP="00A576FE" w:rsidR="00A576FE"/>
    <w:p w:rsidRDefault="00E46CD2" w:rsidP="004B6FD4" w:rsidR="00A576FE">
      <w:pPr>
        <w:jc w:val="both"/>
      </w:pPr>
      <w:r>
        <w:t>Za točnost otpravka – ovlašteni slubženik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5A1E4A">
        <w:t>Josipu Grginu</w:t>
      </w:r>
      <w:r w:rsidR="005A1E4A" w:rsidRPr="00A56DCC">
        <w:t xml:space="preserve"> iz </w:t>
      </w:r>
      <w:r w:rsidR="005A1E4A">
        <w:t>Slivnice</w:t>
      </w:r>
      <w:r w:rsidR="005A1E4A" w:rsidRPr="00355932">
        <w:t xml:space="preserve">, </w:t>
      </w:r>
      <w:r w:rsidR="005A1E4A">
        <w:rPr>
          <w:rFonts w:eastAsiaTheme="minorHAnsi"/>
          <w:lang w:eastAsia="en-US"/>
        </w:rPr>
        <w:t>Slivnica ulica II 13/B</w:t>
      </w:r>
      <w:r w:rsidR="00F80505"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E46CD2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5A1E4A">
      <w:t>204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278F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41D6"/>
    <w:rsid w:val="00280133"/>
    <w:rsid w:val="0028521F"/>
    <w:rsid w:val="00285EF8"/>
    <w:rsid w:val="00286427"/>
    <w:rsid w:val="0029646A"/>
    <w:rsid w:val="00296976"/>
    <w:rsid w:val="00297F13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2F54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193F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0A80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1E4A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41145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4C5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4583F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075F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180B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546A3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46CD2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6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C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C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C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C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6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C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C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C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C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TECTUM j.d.o.o. za  trgovinu, proizvodnju i usluge</izvorni_sadrzaj>
    <derivirana_varijabla naziv="DomainObject.Predmet.ProtustrankaFormated_1">  NANO TECTUM j.d.o.o. za  trgovinu, proizvodnju i usluge</derivirana_varijabla>
  </DomainObject.Predmet.ProtustrankaFormated>
  <DomainObject.Predmet.ProtustrankaFormatedOIB>
    <izvorni_sadrzaj>  NANO TECTUM j.d.o.o. za  trgovinu, proizvodnju i usluge, OIB 53554588809</izvorni_sadrzaj>
    <derivirana_varijabla naziv="DomainObject.Predmet.ProtustrankaFormatedOIB_1">  NANO TECTUM j.d.o.o. za  trgovinu, proizvodnju i usluge, OIB 53554588809</derivirana_varijabla>
  </DomainObject.Predmet.ProtustrankaFormatedOIB>
  <DomainObject.Predmet.ProtustrankaFormatedWithAdress>
    <izvorni_sadrzaj> NANO TECTUM j.d.o.o. za  trgovinu, proizvodnju i usluge, Slivnica Ulica II 13/B, 23242 Slivnica</izvorni_sadrzaj>
    <derivirana_varijabla naziv="DomainObject.Predmet.ProtustrankaFormatedWithAdress_1"> NANO TECTUM j.d.o.o. za  trgovinu, proizvodnju i usluge, Slivnica Ulica II 13/B, 23242 Slivnica</derivirana_varijabla>
  </DomainObject.Predmet.ProtustrankaFormatedWithAdress>
  <DomainObject.Predmet.ProtustrankaFormatedWithAdressOIB>
    <izvorni_sadrzaj> NANO TECTUM j.d.o.o. za  trgovinu, proizvodnju i usluge, OIB 53554588809, Slivnica Ulica II 13/B, 23242 Slivnica</izvorni_sadrzaj>
    <derivirana_varijabla naziv="DomainObject.Predmet.ProtustrankaFormatedWithAdressOIB_1"> NANO TECTUM j.d.o.o. za  trgovinu, proizvodnju i usluge, OIB 53554588809, Slivnica Ulica II 13/B, 23242 Slivnica</derivirana_varijabla>
  </DomainObject.Predmet.ProtustrankaFormatedWithAdressOIB>
  <DomainObject.Predmet.ProtustrankaWithAdress>
    <izvorni_sadrzaj>NANO TECTUM j.d.o.o. za  trgovinu, proizvodnju i usluge Slivnica Ulica II 13/B, 23242 Slivnica</izvorni_sadrzaj>
    <derivirana_varijabla naziv="DomainObject.Predmet.ProtustrankaWithAdress_1">NANO TECTUM j.d.o.o. za  trgovinu, proizvodnju i usluge Slivnica Ulica II 13/B, 23242 Slivnica</derivirana_varijabla>
  </DomainObject.Predmet.ProtustrankaWithAdress>
  <DomainObject.Predmet.ProtustrankaWithAdressOIB>
    <izvorni_sadrzaj>NANO TECTUM j.d.o.o. za  trgovinu, proizvodnju i usluge, OIB 53554588809, Slivnica Ulica II 13/B, 23242 Slivnica</izvorni_sadrzaj>
    <derivirana_varijabla naziv="DomainObject.Predmet.ProtustrankaWithAdressOIB_1">NANO TECTUM j.d.o.o. za  trgovinu, proizvodnju i usluge, OIB 53554588809, Slivnica Ulica II 13/B, 23242 Slivnica</derivirana_varijabla>
  </DomainObject.Predmet.ProtustrankaWithAdressOIB>
  <DomainObject.Predmet.ProtustrankaNazivFormated>
    <izvorni_sadrzaj>NANO TECTUM j.d.o.o. za  trgovinu, proizvodnju i usluge</izvorni_sadrzaj>
    <derivirana_varijabla naziv="DomainObject.Predmet.ProtustrankaNazivFormated_1">NANO TECTUM j.d.o.o. za  trgovinu, proizvodnju i usluge</derivirana_varijabla>
  </DomainObject.Predmet.ProtustrankaNazivFormated>
  <DomainObject.Predmet.ProtustrankaNazivFormatedOIB>
    <izvorni_sadrzaj>NANO TECTUM j.d.o.o. za  trgovinu, proizvodnju i usluge, OIB 53554588809</izvorni_sadrzaj>
    <derivirana_varijabla naziv="DomainObject.Predmet.ProtustrankaNazivFormatedOIB_1">NANO TECTUM j.d.o.o. za  trgovinu, proizvodnju i usluge, OIB 53554588809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NANO TECTUM j.d.o.o. za  trgovinu, proizvodnju i usluge</item>
    </izvorni_sadrzaj>
    <derivirana_varijabla naziv="DomainObject.Predmet.ProtuStrankaListFormated_1">
      <item>NANO TECTUM j.d.o.o. za  trgovinu, proizvodnju i usluge</item>
    </derivirana_varijabla>
  </DomainObject.Predmet.ProtuStrankaListFormated>
  <DomainObject.Predmet.ProtuStrankaListFormatedOIB>
    <izvorni_sadrzaj>
      <item>NANO TECTUM j.d.o.o. za  trgovinu, proizvodnju i usluge, OIB 53554588809</item>
    </izvorni_sadrzaj>
    <derivirana_varijabla naziv="DomainObject.Predmet.ProtuStrankaListFormatedOIB_1">
      <item>NANO TECTUM j.d.o.o. za  trgovinu, proizvodnju i usluge, OIB 53554588809</item>
    </derivirana_varijabla>
  </DomainObject.Predmet.ProtuStrankaListFormatedOIB>
  <DomainObject.Predmet.ProtuStrankaListFormatedWithAdress>
    <izvorni_sadrzaj>
      <item>NANO TECTUM j.d.o.o. za  trgovinu, proizvodnju i usluge, Slivnica Ulica II 13/B, 23242 Slivnica</item>
    </izvorni_sadrzaj>
    <derivirana_varijabla naziv="DomainObject.Predmet.ProtuStrankaListFormatedWithAdress_1">
      <item>NANO TECTUM j.d.o.o. za  trgovinu, proizvodnju i usluge, Slivnica Ulica II 13/B, 23242 Slivnica</item>
    </derivirana_varijabla>
  </DomainObject.Predmet.ProtuStrankaListFormatedWithAdress>
  <DomainObject.Predmet.ProtuStrankaListFormatedWithAdressOIB>
    <izvorni_sadrzaj>
      <item>NANO TECTUM j.d.o.o. za  trgovinu, proizvodnju i usluge, OIB 53554588809, Slivnica Ulica II 13/B, 23242 Slivnica</item>
    </izvorni_sadrzaj>
    <derivirana_varijabla naziv="DomainObject.Predmet.ProtuStrankaListFormatedWithAdressOIB_1">
      <item>NANO TECTUM j.d.o.o. za  trgovinu, proizvodnju i usluge, OIB 53554588809, Slivnica Ulica II 13/B, 23242 Slivnica</item>
    </derivirana_varijabla>
  </DomainObject.Predmet.ProtuStrankaListFormatedWithAdressOIB>
  <DomainObject.Predmet.ProtuStrankaListNazivFormated>
    <izvorni_sadrzaj>
      <item>NANO TECTUM j.d.o.o. za  trgovinu, proizvodnju i usluge</item>
    </izvorni_sadrzaj>
    <derivirana_varijabla naziv="DomainObject.Predmet.ProtuStrankaListNazivFormated_1">
      <item>NANO TECTUM j.d.o.o. za  trgovinu, proizvodnju i usluge</item>
    </derivirana_varijabla>
  </DomainObject.Predmet.ProtuStrankaListNazivFormated>
  <DomainObject.Predmet.ProtuStrankaListNazivFormatedOIB>
    <izvorni_sadrzaj>
      <item>NANO TECTUM j.d.o.o. za  trgovinu, proizvodnju i usluge, OIB 53554588809</item>
    </izvorni_sadrzaj>
    <derivirana_varijabla naziv="DomainObject.Predmet.ProtuStrankaListNazivFormatedOIB_1">
      <item>NANO TECTUM j.d.o.o. za  trgovinu, proizvodnju i usluge, OIB 53554588809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NANO TECTUM j.d.o.o. za  trgovinu, proizvodnju i usluge</izvorni_sadrzaj>
    <derivirana_varijabla naziv="DomainObject.Predmet.ProtustrankaIDrugi_1">NANO TECTUM j.d.o.o. za 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NANO TECTUM j.d.o.o. za  trgovinu, proizvodnju i usluge, OIB 53554588809, Slivnica Ulica II 13/B, 23242 Slivnica</izvorni_sadrzaj>
    <derivirana_varijabla naziv="DomainObject.Predmet.ProtustrankaIDrugiAdressOIB_1">NANO TECTUM j.d.o.o. za  trgovinu, proizvodnju i usluge, OIB 53554588809, Slivnica Ulica II 13/B,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NANO TECTUM j.d.o.o. za  trgovinu, proizvodnju i usluge</item>
      <item>FINA</item>
    </izvorni_sadrzaj>
    <derivirana_varijabla naziv="DomainObject.Predmet.SudioniciListNaziv_1">
      <item>NANO TECTUM j.d.o.o. za  trgovinu, proizvodnju i usluge</item>
      <item>FINA</item>
    </derivirana_varijabla>
  </DomainObject.Predmet.SudioniciListNaziv>
  <DomainObject.Predmet.SudioniciListAdressOIB>
    <izvorni_sadrzaj>
      <item>NANO TECTUM j.d.o.o. za  trgovinu, proizvodnju i usluge, OIB 53554588809, Slivnica Ulica II 13/B,23242 Slivnica</item>
      <item>FINA, OIB 85821130368</item>
    </izvorni_sadrzaj>
    <derivirana_varijabla naziv="DomainObject.Predmet.SudioniciListAdressOIB_1">
      <item>NANO TECTUM j.d.o.o. za  trgovinu, proizvodnju i usluge, OIB 53554588809, Slivnica Ulica II 13/B,23242 Slivnica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53554588809</item>
      <item>, OIB 85821130368</item>
    </izvorni_sadrzaj>
    <derivirana_varijabla naziv="DomainObject.Predmet.SudioniciListNazivOIB_1">
      <item>, OIB 53554588809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111F3-5637-4373-9FC0-C2F92C177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2601</properties:Characters>
  <properties:Lines>79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2018-06-18T12:50:00Z</dcterms:created>
  <dc:creator>Administrator</dc:creator>
  <cp:lastModifiedBy>Ante Rubelj</cp:lastModifiedBy>
  <cp:lastPrinted>2018-06-19T10:53:00Z</cp:lastPrinted>
  <dcterms:modified xmlns:xsi="http://www.w3.org/2001/XMLSchema-instance" xsi:type="dcterms:W3CDTF">2018-06-19T10:53:00Z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(1St-204-18-2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