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0bfa" w14:paraId="7ab0bfa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066BA1">
        <w:t>SPORT INES j.d.o.o. Antonci (Poreč), Antonci 6 E,  OIB: 93143869944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066BA1">
        <w:t>SPORT INES j.d.o.o. Antonci (Poreč), Antonci 6 E,  OIB: 93143869944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066BA1">
        <w:t>Damir Majstorović</w:t>
      </w:r>
      <w:r w:rsidR="00C26734">
        <w:t xml:space="preserve">, </w:t>
      </w:r>
      <w:r w:rsidR="00066BA1">
        <w:t>Pula</w:t>
      </w:r>
      <w:r w:rsidR="00C26734">
        <w:t xml:space="preserve">, </w:t>
      </w:r>
      <w:r w:rsidR="00066BA1">
        <w:t>Koparska 37</w:t>
      </w:r>
      <w:r w:rsidR="00BA6EAC">
        <w:t>,</w:t>
      </w:r>
      <w:r w:rsidR="00C26734">
        <w:t xml:space="preserve"> OIB: </w:t>
      </w:r>
      <w:r w:rsidR="00066BA1">
        <w:t>49931983367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066BA1">
        <w:t>SPORT INES j.d.o.o. Antonci (Poreč), Antonci 6 E,  OIB: 93143869944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445A9" w:rsidP="00252F6D" w:rsidR="002445A9">
      <w:pPr>
        <w:autoSpaceDE w:val="false"/>
        <w:autoSpaceDN w:val="false"/>
        <w:adjustRightInd w:val="false"/>
        <w:ind w:firstLine="720"/>
        <w:jc w:val="both"/>
      </w:pPr>
    </w:p>
    <w:p w:rsidRDefault="00001897" w:rsidP="00252F6D" w:rsidR="00252F6D" w:rsidRPr="005347E1">
      <w:pPr>
        <w:jc w:val="both"/>
        <w:rPr>
          <w:bCs/>
        </w:rPr>
      </w:pPr>
      <w:r>
        <w:tab/>
        <w:t>VI</w:t>
      </w:r>
      <w:r w:rsidRPr="00001897">
        <w:t>. Nalaže se Financijskoj agenciji da izvrši prijenos zaplijenjenog iznosa predujma na račun Trgovačkog suda u Pazinu broj HR43 23900011300029763, poziv na broj 3333-</w:t>
      </w:r>
      <w:r>
        <w:t>672</w:t>
      </w:r>
      <w:r w:rsidRPr="00001897">
        <w:t>-17.</w:t>
      </w: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BE0943">
        <w:t>672/</w:t>
      </w:r>
      <w:r w:rsidR="00EE5CCD">
        <w:t>2017-4</w:t>
      </w:r>
      <w:r w:rsidR="00F740F0">
        <w:t xml:space="preserve"> od </w:t>
      </w:r>
      <w:r w:rsidR="00BE0943">
        <w:t>22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E0943">
        <w:t>27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A5691E">
        <w:t>22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lastRenderedPageBreak/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BE0943">
        <w:t>4-6</w:t>
      </w:r>
      <w:r w:rsidR="00EE5CCD">
        <w:t xml:space="preserve"> </w:t>
      </w:r>
      <w:r w:rsidR="001D7758">
        <w:t>spisa)</w:t>
      </w:r>
      <w:r w:rsidRPr="005347E1">
        <w:t xml:space="preserve">, uvjerenje Policijske uprave istarske (list </w:t>
      </w:r>
      <w:r w:rsidR="009453C0">
        <w:t>1</w:t>
      </w:r>
      <w:r w:rsidR="00EE5CCD">
        <w:t>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A5691E">
        <w:t>672</w:t>
      </w:r>
      <w:r w:rsidR="00533214">
        <w:t>/2017</w:t>
      </w:r>
      <w:r w:rsidR="003A1947">
        <w:t>-1</w:t>
      </w:r>
      <w:r w:rsidR="00A5691E">
        <w:t>1</w:t>
      </w:r>
      <w:r w:rsidR="00B57468">
        <w:t xml:space="preserve"> od </w:t>
      </w:r>
      <w:r w:rsidR="00A5691E">
        <w:t>23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5691E">
        <w:t>24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A5691E">
        <w:t>2</w:t>
      </w:r>
      <w:r w:rsidR="005A2CA0">
        <w:t xml:space="preserve">. </w:t>
      </w:r>
      <w:r w:rsidR="00A5691E">
        <w:t>veljače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336DEC">
        <w:t>1</w:t>
      </w:r>
      <w:r w:rsidR="00FD3CA5">
        <w:t>9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</w:t>
      </w:r>
      <w:r w:rsidR="00001897">
        <w:t>9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001897" w:rsidR="002D2F98" w:rsidRPr="005347E1">
      <w:pPr>
        <w:ind w:firstLine="720" w:left="5652"/>
        <w:jc w:val="both"/>
      </w:pPr>
      <w:r w:rsidRPr="005347E1">
        <w:tab/>
        <w:t>Tijana Licul</w:t>
      </w:r>
      <w:r w:rsidR="00001897">
        <w:t>, v. r.</w:t>
      </w:r>
    </w:p>
    <w:p w:rsidRDefault="002D2F98" w:rsidP="00CC5545" w:rsidR="002D2F98">
      <w:pPr>
        <w:jc w:val="both"/>
      </w:pPr>
    </w:p>
    <w:p w:rsidRDefault="00001897" w:rsidP="00CC5545" w:rsidR="00001897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72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66BA1">
      <w:rPr>
        <w:sz w:val="23"/>
        <w:szCs w:val="23"/>
      </w:rPr>
      <w:t>Poslovni broj: 4 St-672/2017-12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66BA1">
      <w:rPr>
        <w:sz w:val="23"/>
        <w:szCs w:val="23"/>
      </w:rPr>
      <w:t>672/2017-12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1897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66BA1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445A9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3520B"/>
    <w:rsid w:val="00336DEC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551C4"/>
    <w:rsid w:val="00A568DC"/>
    <w:rsid w:val="00A5691E"/>
    <w:rsid w:val="00A56D2F"/>
    <w:rsid w:val="00A729EB"/>
    <w:rsid w:val="00A910B6"/>
    <w:rsid w:val="00AA1311"/>
    <w:rsid w:val="00AA3161"/>
    <w:rsid w:val="00AB2162"/>
    <w:rsid w:val="00AB4E57"/>
    <w:rsid w:val="00AC372E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0943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76DDC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5140F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D3CA5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INES j.d.o.o. ANTONCI (Poreč)</izvorni_sadrzaj>
    <derivirana_varijabla naziv="DomainObject.Predmet.ProtustrankaFormated_1">  SPORT INES j.d.o.o. ANTONCI (Poreč)</derivirana_varijabla>
  </DomainObject.Predmet.ProtustrankaFormated>
  <DomainObject.Predmet.ProtustrankaFormatedOIB>
    <izvorni_sadrzaj>  SPORT INES j.d.o.o. ANTONCI (Poreč), OIB 93143869944</izvorni_sadrzaj>
    <derivirana_varijabla naziv="DomainObject.Predmet.ProtustrankaFormatedOIB_1">  SPORT INES j.d.o.o. ANTONCI (Poreč), OIB 93143869944</derivirana_varijabla>
  </DomainObject.Predmet.ProtustrankaFormatedOIB>
  <DomainObject.Predmet.ProtustrankaFormatedWithAdress>
    <izvorni_sadrzaj> SPORT INES j.d.o.o. ANTONCI (Poreč), Antonci 6 E , 52440 Antonci</izvorni_sadrzaj>
    <derivirana_varijabla naziv="DomainObject.Predmet.ProtustrankaFormatedWithAdress_1"> SPORT INES j.d.o.o. ANTONCI (Poreč), Antonci 6 E , 52440 Antonci</derivirana_varijabla>
  </DomainObject.Predmet.ProtustrankaFormatedWithAdress>
  <DomainObject.Predmet.ProtustrankaFormatedWithAdressOIB>
    <izvorni_sadrzaj> SPORT INES j.d.o.o. ANTONCI (Poreč), OIB 93143869944, Antonci 6 E , 52440 Antonci</izvorni_sadrzaj>
    <derivirana_varijabla naziv="DomainObject.Predmet.ProtustrankaFormatedWithAdressOIB_1"> SPORT INES j.d.o.o. ANTONCI (Poreč), OIB 93143869944, Antonci 6 E , 52440 Antonci</derivirana_varijabla>
  </DomainObject.Predmet.ProtustrankaFormatedWithAdressOIB>
  <DomainObject.Predmet.ProtustrankaWithAdress>
    <izvorni_sadrzaj>SPORT INES j.d.o.o. ANTONCI (Poreč) Antonci 6 E , 52440 Antonci</izvorni_sadrzaj>
    <derivirana_varijabla naziv="DomainObject.Predmet.ProtustrankaWithAdress_1">SPORT INES j.d.o.o. ANTONCI (Poreč) Antonci 6 E , 52440 Antonci</derivirana_varijabla>
  </DomainObject.Predmet.ProtustrankaWithAdress>
  <DomainObject.Predmet.ProtustrankaWithAdressOIB>
    <izvorni_sadrzaj>SPORT INES j.d.o.o. ANTONCI (Poreč), OIB 93143869944, Antonci 6 E , 52440 Antonci</izvorni_sadrzaj>
    <derivirana_varijabla naziv="DomainObject.Predmet.ProtustrankaWithAdressOIB_1">SPORT INES j.d.o.o. ANTONCI (Poreč), OIB 93143869944, Antonci 6 E , 52440 Antonci</derivirana_varijabla>
  </DomainObject.Predmet.ProtustrankaWithAdressOIB>
  <DomainObject.Predmet.ProtustrankaNazivFormated>
    <izvorni_sadrzaj>SPORT INES j.d.o.o. ANTONCI (Poreč)</izvorni_sadrzaj>
    <derivirana_varijabla naziv="DomainObject.Predmet.ProtustrankaNazivFormated_1">SPORT INES j.d.o.o. ANTONCI (Poreč)</derivirana_varijabla>
  </DomainObject.Predmet.ProtustrankaNazivFormated>
  <DomainObject.Predmet.ProtustrankaNazivFormatedOIB>
    <izvorni_sadrzaj>SPORT INES j.d.o.o. ANTONCI (Poreč), OIB 93143869944</izvorni_sadrzaj>
    <derivirana_varijabla naziv="DomainObject.Predmet.ProtustrankaNazivFormatedOIB_1">SPORT INES j.d.o.o. ANTONCI (Poreč), OIB 93143869944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10216.91</izvorni_sadrzaj>
    <derivirana_varijabla naziv="DomainObject.Predmet.TrenutnaVrijednost_1">10216.91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INES j.d.o.o. ANTONCI (Poreč)</item>
    </izvorni_sadrzaj>
    <derivirana_varijabla naziv="DomainObject.Predmet.ProtuStrankaListFormated_1">
      <item>SPORT INES j.d.o.o. ANTONCI (Poreč)</item>
    </derivirana_varijabla>
  </DomainObject.Predmet.ProtuStrankaListFormated>
  <DomainObject.Predmet.ProtuStrankaListFormatedOIB>
    <izvorni_sadrzaj>
      <item>SPORT INES j.d.o.o. ANTONCI (Poreč), OIB 93143869944</item>
    </izvorni_sadrzaj>
    <derivirana_varijabla naziv="DomainObject.Predmet.ProtuStrankaListFormatedOIB_1">
      <item>SPORT INES j.d.o.o. ANTONCI (Poreč), OIB 93143869944</item>
    </derivirana_varijabla>
  </DomainObject.Predmet.ProtuStrankaListFormatedOIB>
  <DomainObject.Predmet.ProtuStrankaListFormatedWithAdress>
    <izvorni_sadrzaj>
      <item>SPORT INES j.d.o.o. ANTONCI (Poreč), Antonci 6 E , 52440 Antonci</item>
    </izvorni_sadrzaj>
    <derivirana_varijabla naziv="DomainObject.Predmet.ProtuStrankaListFormatedWithAdress_1">
      <item>SPORT INES j.d.o.o. ANTONCI (Poreč), Antonci 6 E , 52440 Antonci</item>
    </derivirana_varijabla>
  </DomainObject.Predmet.ProtuStrankaListFormatedWithAdress>
  <DomainObject.Predmet.ProtuStrankaListFormatedWithAdressOIB>
    <izvorni_sadrzaj>
      <item>SPORT INES j.d.o.o. ANTONCI (Poreč), OIB 93143869944, Antonci 6 E , 52440 Antonci</item>
    </izvorni_sadrzaj>
    <derivirana_varijabla naziv="DomainObject.Predmet.ProtuStrankaListFormatedWithAdressOIB_1">
      <item>SPORT INES j.d.o.o. ANTONCI (Poreč), OIB 93143869944, Antonci 6 E , 52440 Antonci</item>
    </derivirana_varijabla>
  </DomainObject.Predmet.ProtuStrankaListFormatedWithAdressOIB>
  <DomainObject.Predmet.ProtuStrankaListNazivFormated>
    <izvorni_sadrzaj>
      <item>SPORT INES j.d.o.o. ANTONCI (Poreč)</item>
    </izvorni_sadrzaj>
    <derivirana_varijabla naziv="DomainObject.Predmet.ProtuStrankaListNazivFormated_1">
      <item>SPORT INES j.d.o.o. ANTONCI (Poreč)</item>
    </derivirana_varijabla>
  </DomainObject.Predmet.ProtuStrankaListNazivFormated>
  <DomainObject.Predmet.ProtuStrankaListNazivFormatedOIB>
    <izvorni_sadrzaj>
      <item>SPORT INES j.d.o.o. ANTONCI (Poreč), OIB 93143869944</item>
    </izvorni_sadrzaj>
    <derivirana_varijabla naziv="DomainObject.Predmet.ProtuStrankaListNazivFormatedOIB_1">
      <item>SPORT INES j.d.o.o. ANTONCI (Poreč), OIB 93143869944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INES j.d.o.o. ANTONCI (Poreč)</izvorni_sadrzaj>
    <derivirana_varijabla naziv="DomainObject.Predmet.ProtustrankaIDrugi_1">SPORT INES j.d.o.o. ANTONCI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 INES j.d.o.o. ANTONCI (Poreč), OIB 93143869944, Antonci 6 E , 52440 Antonci</izvorni_sadrzaj>
    <derivirana_varijabla naziv="DomainObject.Predmet.ProtustrankaIDrugiAdressOIB_1">SPORT INES j.d.o.o. ANTONCI (Poreč), OIB 93143869944, Antonci 6 E 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INES j.d.o.o. ANTONCI (Poreč)</item>
    </izvorni_sadrzaj>
    <derivirana_varijabla naziv="DomainObject.Predmet.SudioniciListNaziv_1">
      <item>FINANCIJSKA AGENCIJA, RC RIJEKA, PODRUŽNICA PULA, PULA</item>
      <item>SPORT INES j.d.o.o. ANTONCI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 INES j.d.o.o. ANTONCI (Poreč), OIB 93143869944, Antonci 6 E ,52440 Antonci</item>
    </izvorni_sadrzaj>
    <derivirana_varijabla naziv="DomainObject.Predmet.SudioniciListAdressOIB_1">
      <item>FINANCIJSKA AGENCIJA, RC RIJEKA, PODRUŽNICA PULA, PULA, OIB 85821130368, F. Kurelca 8,51000 Rijeka</item>
      <item>SPORT INES j.d.o.o. ANTONCI (Poreč), OIB 93143869944, Antonci 6 E ,52440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93143869944</item>
    </izvorni_sadrzaj>
    <derivirana_varijabla naziv="DomainObject.Predmet.SudioniciListNazivOIB_1">
      <item>, OIB 85821130368</item>
      <item>, OIB 93143869944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BD452-79F9-48BF-AAAA-9E04FED52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3536</properties:Characters>
  <properties:Lines>97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2018-03-23T09:50:00Z</dcterms:created>
  <dc:creator>msimicic</dc:creator>
  <cp:lastModifiedBy>Sanja Prodan</cp:lastModifiedBy>
  <cp:lastPrinted>2018-03-29T07:08:00Z</cp:lastPrinted>
  <dcterms:modified xmlns:xsi="http://www.w3.org/2001/XMLSchema-instance" xsi:type="dcterms:W3CDTF">2018-03-29T07:09:00Z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(St-672-2017-12-sport ines j.d.o.o. -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