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a91" w14:paraId="d84aa9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0807" w:rsidP="00F80807" w:rsidR="00F8080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St-391/2017-5.</w:t>
      </w:r>
    </w:p>
    <w:p w:rsidRDefault="00F80807" w:rsidP="00F80807" w:rsidR="00F80807">
      <w:pPr>
        <w:jc w:val="right"/>
        <w:rPr>
          <w:rFonts w:hAnsi="Arial" w:ascii="Arial"/>
          <w:b/>
        </w:rPr>
      </w:pPr>
    </w:p>
    <w:p w:rsidRDefault="00F80807" w:rsidP="00F80807" w:rsidR="00F808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F80807" w:rsidP="00F80807" w:rsidR="00F80807">
      <w:pPr>
        <w:jc w:val="center"/>
        <w:rPr>
          <w:rFonts w:hAnsi="Arial" w:ascii="Arial"/>
          <w:b/>
        </w:rPr>
      </w:pPr>
    </w:p>
    <w:p w:rsidRDefault="00F80807" w:rsidP="00F80807" w:rsidR="00F808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80807" w:rsidP="00F80807" w:rsidR="00F80807">
      <w:pPr>
        <w:jc w:val="both"/>
        <w:rPr>
          <w:rFonts w:hAnsi="Arial" w:ascii="Arial"/>
        </w:rPr>
      </w:pP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r>
        <w:rPr>
          <w:rFonts w:cs="Arial" w:hAnsi="Arial" w:ascii="Arial"/>
        </w:rPr>
        <w:t xml:space="preserve">predlagatelja AGENCIJE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OIB 04323472109, za otvaranje stečajnog postupka nad dužnikom ZIK-ELEKTRIK d.o.o. za izradu i popravak elektrotehničkih proizvoda iz Zagreba, Velikogorička 18, MBS 080256932, OIB 34666974912, d</w:t>
      </w:r>
      <w:r>
        <w:rPr>
          <w:rFonts w:cs="Arial" w:hAnsi="Arial" w:ascii="Arial"/>
          <w:noProof/>
        </w:rPr>
        <w:t>ana 01. rujna 2017. godine</w:t>
      </w:r>
    </w:p>
    <w:p w:rsidRDefault="00F80807" w:rsidP="00F80807" w:rsidR="00F80807">
      <w:pPr>
        <w:jc w:val="both"/>
        <w:rPr>
          <w:rFonts w:hAnsi="Arial" w:ascii="Arial"/>
        </w:rPr>
      </w:pPr>
    </w:p>
    <w:p w:rsidRDefault="00F80807" w:rsidP="00F80807" w:rsidR="00F808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80807" w:rsidP="00F80807" w:rsidR="00F80807">
      <w:pPr>
        <w:jc w:val="center"/>
        <w:rPr>
          <w:rFonts w:hAnsi="Arial" w:ascii="Arial"/>
          <w:b/>
        </w:rPr>
      </w:pP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 </w:t>
      </w:r>
      <w:r>
        <w:rPr>
          <w:rFonts w:cs="Arial" w:hAnsi="Arial" w:ascii="Arial"/>
        </w:rPr>
        <w:t>ZIK-ELEKTRIK d.o.o. za izradu i popravak elektrotehničkih proizvoda iz Zagreba, Velikogorička 18, MBS 080256932, OIB 34666974912.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Privremeni</w:t>
      </w:r>
      <w:proofErr w:type="spellEnd"/>
      <w:r>
        <w:rPr>
          <w:rFonts w:hAnsi="Arial" w:ascii="Arial"/>
        </w:rPr>
        <w:t xml:space="preserve">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Virja</w:t>
      </w:r>
      <w:proofErr w:type="spellEnd"/>
      <w:r>
        <w:rPr>
          <w:rFonts w:hAnsi="Arial" w:ascii="Arial"/>
        </w:rPr>
        <w:t xml:space="preserve">, A. Mihanovića 116, OIB 26761829990, imenovan Rješenjem ovog suda pod poslovnim brojem 7 St-391/2017-2 od dana 23. kolovoza 2017. godine razrješava se ovim rješenjem dužnosti privremenog stečajnog upravitelja. 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</w:t>
      </w:r>
      <w:r>
        <w:rPr>
          <w:rFonts w:hAnsi="Arial" w:ascii="Arial"/>
        </w:rPr>
        <w:t>Ročište</w:t>
      </w:r>
      <w:proofErr w:type="spellEnd"/>
      <w:r>
        <w:rPr>
          <w:rFonts w:hAnsi="Arial" w:ascii="Arial"/>
        </w:rPr>
        <w:t xml:space="preserve"> radi izjašnjenja o prijedlogu zakazano za dan 06. listopada 2017. godine neće se održati.</w:t>
      </w:r>
    </w:p>
    <w:p w:rsidRDefault="00F80807" w:rsidP="00F80807" w:rsidR="00F80807">
      <w:pPr>
        <w:pStyle w:val="Naslov1"/>
        <w:jc w:val="center"/>
      </w:pPr>
      <w:r>
        <w:t>Obrazloženje</w:t>
      </w:r>
    </w:p>
    <w:p w:rsidRDefault="00F80807" w:rsidP="00F80807" w:rsidR="00F80807"/>
    <w:p w:rsidRDefault="00F80807" w:rsidP="00F80807" w:rsidR="00F8080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podnijela je ovom sudu prijedlog za otvaranje stečaja nad dužnikom. U svom prijedlogu predlagatelj ističe da mu ova tvrtka duguje na temelju izvršnih rješenja sveukupno 7.313,28 kuna, a prema Očevidniku redoslijeda osnova za plaćanje ima evidentirane neizvršene osnove za </w:t>
      </w:r>
      <w:r>
        <w:rPr>
          <w:rFonts w:cs="Arial" w:hAnsi="Arial" w:ascii="Arial"/>
        </w:rPr>
        <w:lastRenderedPageBreak/>
        <w:t>plaćanje u neprekinutom razdoblju od 120 dana u ukupnom iznosu od 137.189,94 kuna. Kako je time ispunjen razlog za otvaranje stečaja, to se predlaže otvaranje stečaja nad istom tvrtkom.</w:t>
      </w:r>
    </w:p>
    <w:p w:rsidRDefault="00F80807" w:rsidP="00F80807" w:rsidR="00F8080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Nakon što je sud pokrenuo postupak radi utvrđivanja uvjeta za otvaranje stečajnog postupka nad navedenim dužnikom, dužnik ZIK-ELEKTRIK d.o.o. iz Zagreba dostavio je sudu Potvrdu FINE, Sektor Poslovne mreže RC Zagreb, Podružnica Zagreb od dana 25.08.2017. godine o blokadi računa i novčanih sredstava dužnika, u kojoj je navedeno da na dan izdavanja ove Potvrde o blokadi računa i novčanih sredstava dužnika ZIK- ELEKTRIK d.o.o. iz Zagreba i to dana 25.08.2017. godine dužnik nema nepodmirenih obveza na računima i novčanim sredstvima dužnika, te da na taj dan je evidentirano 0 dana neprekidne blokade računa i novčanih sredstava dužnika, pa je predložio da sud obustavi postupak jer više nisu ispunjeni uvjeti za otvaranje stečaja nad dužnikom.</w:t>
      </w:r>
    </w:p>
    <w:p w:rsidRDefault="00F80807" w:rsidP="00F80807" w:rsidR="00F8080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Sud je u tijeku postupka radi utvrđivanja uvjeta za otvaranje stečajnog postupka izvršio uvid u sadržaj Potvrde FINE, Sektora Poslovne mreže RC Zagreb, Podružnica Zagreb Ur.broj:08-206-17 od 25.08.2017. godine, te utvrdio iz sadržaja navedene potvrde da na dan izdavanje te potvrde 25. kolovoza 2017. godine na računima i novčanim sredstvima dužnika više nema neprekidne blokade računa dužnika,</w:t>
      </w:r>
      <w:r>
        <w:rPr>
          <w:rFonts w:cs="Arial" w:hAnsi="Arial" w:ascii="Arial"/>
        </w:rPr>
        <w:t xml:space="preserve"> već da nepodmirene obveze iznose 0,00 kuna, pa je temeljem čl.128.st.9.SZ-a u svezi čl.6.st.3. i 2.SZ-a obustavio ovaj postupak i riješio kao u izreci ovog rješenja, na način da je obustavio ovaj postupak i razriješio dužnosti privremenog stečajnog upravitelja u ovom postupku.</w:t>
      </w:r>
      <w:r>
        <w:rPr>
          <w:rFonts w:hAnsi="Arial" w:ascii="Arial"/>
        </w:rPr>
        <w:tab/>
        <w:t xml:space="preserve"> </w:t>
      </w:r>
    </w:p>
    <w:p w:rsidRDefault="00F80807" w:rsidP="00F80807" w:rsidR="00F80807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</w:r>
    </w:p>
    <w:p w:rsidRDefault="00F80807" w:rsidP="00F80807" w:rsidR="00F808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rujna 2017. godine</w:t>
      </w:r>
    </w:p>
    <w:p w:rsidRDefault="00F80807" w:rsidP="00F80807" w:rsidR="00F80807">
      <w:pPr>
        <w:ind w:firstLine="720"/>
        <w:jc w:val="both"/>
        <w:rPr>
          <w:rFonts w:hAnsi="Arial" w:ascii="Arial"/>
        </w:rPr>
      </w:pPr>
    </w:p>
    <w:p w:rsidRDefault="00F80807" w:rsidP="00F80807" w:rsidR="00F808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F80807" w:rsidP="00F80807" w:rsidR="00F80807">
      <w:pPr>
        <w:ind w:firstLine="720"/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80807" w:rsidP="00F80807" w:rsidR="00F80807">
      <w:pPr>
        <w:rPr>
          <w:rFonts w:cs="Times New Roman"/>
          <w:szCs w:val="20"/>
        </w:rPr>
      </w:pP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F80807" w:rsidP="00F80807" w:rsidR="00F80807">
      <w:pPr>
        <w:jc w:val="both"/>
        <w:rPr>
          <w:rFonts w:hAnsi="Arial" w:ascii="Arial"/>
        </w:rPr>
      </w:pPr>
      <w:bookmarkStart w:name="_GoBack" w:id="0"/>
      <w:bookmarkEnd w:id="0"/>
    </w:p>
    <w:p w:rsidRDefault="00F80807" w:rsidP="00F80807" w:rsidR="00F8080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-predlagatelju putem e-oglasne ploče suda i poštom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-privremenom stečajnom upravitelju putem pošte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-nakon pravomoćnosti rješenje dostaviti sudskom registru elektroničkim putem </w:t>
      </w:r>
    </w:p>
    <w:p w:rsidRDefault="00F80807" w:rsidP="00F80807" w:rsidR="00F8080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F80807" w:rsidP="00F80807" w:rsidR="00F80807">
      <w:pPr>
        <w:jc w:val="both"/>
        <w:rPr>
          <w:rFonts w:hAnsi="Arial" w:ascii="Arial"/>
        </w:rPr>
      </w:pPr>
      <w:r>
        <w:rPr>
          <w:rFonts w:hAnsi="Arial" w:ascii="Arial"/>
        </w:rPr>
        <w:t>Bj.01.09.2017.g.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807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04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St-391/2017-5</izvorni_sadrzaj>
    <derivirana_varijabla naziv="DomainObject.Oznaka_1">St-391/2017-5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ZIK-ELEKTRIK, društvo s ograničenom odgovornošću za izradu i popravak elektrotehničkih proizvoda</izvorni_sadrzaj>
    <derivirana_varijabla naziv="DomainObject.Predmet.ProtustrankaFormated_1">  ZIK-ELEKTRIK, društvo s ograničenom odgovornošću za izradu i popravak elektrotehničkih proizvoda</derivirana_varijabla>
  </DomainObject.Predmet.ProtustrankaFormated>
  <DomainObject.Predmet.ProtustrankaFormatedOIB>
    <izvorni_sadrzaj>  ZIK-ELEKTRIK, društvo s ograničenom odgovornošću za izradu i popravak elektrotehničkih proizvoda, OIB 34666974912</izvorni_sadrzaj>
    <derivirana_varijabla naziv="DomainObject.Predmet.ProtustrankaFormatedOIB_1">  ZIK-ELEKTRIK, društvo s ograničenom odgovornošću za izradu i popravak elektrotehničkih proizvoda, OIB 34666974912</derivirana_varijabla>
  </DomainObject.Predmet.ProtustrankaFormatedOIB>
  <DomainObject.Predmet.ProtustrankaFormatedWithAdress>
    <izvorni_sadrzaj> ZIK-ELEKTRIK, društvo s ograničenom odgovornošću za izradu i popravak elektrotehničkih proizvoda, Velikogorička 18, 10000 Zagreb</izvorni_sadrzaj>
    <derivirana_varijabla naziv="DomainObject.Predmet.ProtustrankaFormatedWithAdress_1"> ZIK-ELEKTRIK, društvo s ograničenom odgovornošću za izradu i popravak elektrotehničkih proizvoda, Velikogorička 18, 10000 Zagreb</derivirana_varijabla>
  </DomainObject.Predmet.ProtustrankaFormatedWithAdress>
  <DomainObject.Predmet.ProtustrankaFormatedWithAdressOIB>
    <izvorni_sadrzaj> ZIK-ELEKTRIK, društvo s ograničenom odgovornošću za izradu i popravak elektrotehničkih proizvoda, OIB 34666974912, Velikogorička 18, 10000 Zagreb</izvorni_sadrzaj>
    <derivirana_varijabla naziv="DomainObject.Predmet.ProtustrankaFormatedWithAdressOIB_1"> ZIK-ELEKTRIK, društvo s ograničenom odgovornošću za izradu i popravak elektrotehničkih proizvoda, OIB 34666974912, Velikogorička 18, 10000 Zagreb</derivirana_varijabla>
  </DomainObject.Predmet.ProtustrankaFormatedWithAdressOIB>
  <DomainObject.Predmet.ProtustrankaWithAdress>
    <izvorni_sadrzaj>ZIK-ELEKTRIK, društvo s ograničenom odgovornošću za izradu i popravak elektrotehničkih proizvoda Velikogorička 18, 10000 Zagreb</izvorni_sadrzaj>
    <derivirana_varijabla naziv="DomainObject.Predmet.ProtustrankaWithAdress_1">ZIK-ELEKTRIK, društvo s ograničenom odgovornošću za izradu i popravak elektrotehničkih proizvoda Velikogorička 18, 10000 Zagreb</derivirana_varijabla>
  </DomainObject.Predmet.ProtustrankaWithAdress>
  <DomainObject.Predmet.ProtustrankaWithAdressOIB>
    <izvorni_sadrzaj>ZIK-ELEKTRIK, društvo s ograničenom odgovornošću za izradu i popravak elektrotehničkih proizvoda, OIB 34666974912, Velikogorička 18, 10000 Zagreb</izvorni_sadrzaj>
    <derivirana_varijabla naziv="DomainObject.Predmet.ProtustrankaWithAdressOIB_1">ZIK-ELEKTRIK, društvo s ograničenom odgovornošću za izradu i popravak elektrotehničkih proizvoda, OIB 34666974912, Velikogorička 18, 10000 Zagreb</derivirana_varijabla>
  </DomainObject.Predmet.ProtustrankaWithAdressOIB>
  <DomainObject.Predmet.ProtustrankaNazivFormated>
    <izvorni_sadrzaj>ZIK-ELEKTRIK, društvo s ograničenom odgovornošću za izradu i popravak elektrotehničkih proizvoda</izvorni_sadrzaj>
    <derivirana_varijabla naziv="DomainObject.Predmet.ProtustrankaNazivFormated_1">ZIK-ELEKTRIK, društvo s ograničenom odgovornošću za izradu i popravak elektrotehničkih proizvoda</derivirana_varijabla>
  </DomainObject.Predmet.ProtustrankaNazivFormated>
  <DomainObject.Predmet.ProtustrankaNazivFormatedOIB>
    <izvorni_sadrzaj>ZIK-ELEKTRIK, društvo s ograničenom odgovornošću za izradu i popravak elektrotehničkih proizvoda, OIB 34666974912</izvorni_sadrzaj>
    <derivirana_varijabla naziv="DomainObject.Predmet.ProtustrankaNazivFormatedOIB_1">ZIK-ELEKTRIK, društvo s ograničenom odgovornošću za izradu i popravak elektrotehničkih proizvoda, OIB 34666974912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ZIK-ELEKTRIK, društvo s ograničenom odgovornošću za izradu i popravak elektrotehničkih proizvoda</item>
    </izvorni_sadrzaj>
    <derivirana_varijabla naziv="DomainObject.Predmet.ProtuStrankaListFormated_1">
      <item>ZIK-ELEKTRIK, društvo s ograničenom odgovornošću za izradu i popravak elektrotehničkih proizvoda</item>
    </derivirana_varijabla>
  </DomainObject.Predmet.ProtuStrankaListFormated>
  <DomainObject.Predmet.ProtuStrankaListFormatedOIB>
    <izvorni_sadrzaj>
      <item>ZIK-ELEKTRIK, društvo s ograničenom odgovornošću za izradu i popravak elektrotehničkih proizvoda, OIB 34666974912</item>
    </izvorni_sadrzaj>
    <derivirana_varijabla naziv="DomainObject.Predmet.ProtuStrankaListFormatedOIB_1">
      <item>ZIK-ELEKTRIK, društvo s ograničenom odgovornošću za izradu i popravak elektrotehničkih proizvoda, OIB 34666974912</item>
    </derivirana_varijabla>
  </DomainObject.Predmet.ProtuStrankaListFormatedOIB>
  <DomainObject.Predmet.ProtuStrankaListFormatedWithAdress>
    <izvorni_sadrzaj>
      <item>ZIK-ELEKTRIK, društvo s ograničenom odgovornošću za izradu i popravak elektrotehničkih proizvoda, Velikogorička 18, 10000 Zagreb</item>
    </izvorni_sadrzaj>
    <derivirana_varijabla naziv="DomainObject.Predmet.ProtuStrankaListFormatedWithAdress_1">
      <item>ZIK-ELEKTRIK, društvo s ograničenom odgovornošću za izradu i popravak elektrotehničkih proizvoda, Velikogorička 18, 10000 Zagreb</item>
    </derivirana_varijabla>
  </DomainObject.Predmet.ProtuStrankaListFormatedWithAdress>
  <DomainObject.Predmet.ProtuStrankaListFormatedWithAdressOIB>
    <izvorni_sadrzaj>
      <item>ZIK-ELEKTRIK, društvo s ograničenom odgovornošću za izradu i popravak elektrotehničkih proizvoda, OIB 34666974912, Velikogorička 18, 10000 Zagreb</item>
    </izvorni_sadrzaj>
    <derivirana_varijabla naziv="DomainObject.Predmet.ProtuStrankaListFormatedWithAdressOIB_1">
      <item>ZIK-ELEKTRIK, društvo s ograničenom odgovornošću za izradu i popravak elektrotehničkih proizvoda, OIB 34666974912, Velikogorička 18, 10000 Zagreb</item>
    </derivirana_varijabla>
  </DomainObject.Predmet.ProtuStrankaListFormatedWithAdressOIB>
  <DomainObject.Predmet.ProtuStrankaListNazivFormated>
    <izvorni_sadrzaj>
      <item>ZIK-ELEKTRIK, društvo s ograničenom odgovornošću za izradu i popravak elektrotehničkih proizvoda</item>
    </izvorni_sadrzaj>
    <derivirana_varijabla naziv="DomainObject.Predmet.ProtuStrankaListNazivFormated_1">
      <item>ZIK-ELEKTRIK, društvo s ograničenom odgovornošću za izradu i popravak elektrotehničkih proizvoda</item>
    </derivirana_varijabla>
  </DomainObject.Predmet.ProtuStrankaListNazivFormated>
  <DomainObject.Predmet.ProtuStrankaListNazivFormatedOIB>
    <izvorni_sadrzaj>
      <item>ZIK-ELEKTRIK, društvo s ograničenom odgovornošću za izradu i popravak elektrotehničkih proizvoda, OIB 34666974912</item>
    </izvorni_sadrzaj>
    <derivirana_varijabla naziv="DomainObject.Predmet.ProtuStrankaListNazivFormatedOIB_1">
      <item>ZIK-ELEKTRIK, društvo s ograničenom odgovornošću za izradu i popravak elektrotehničkih proizvoda, OIB 34666974912</item>
    </derivirana_varijabla>
  </DomainObject.Predmet.ProtuStrankaListNazivFormatedOIB>
  <DomainObject.Predmet.OstaliListFormated>
    <izvorni_sadrzaj>
      <item>Željko Benc</item>
    </izvorni_sadrzaj>
    <derivirana_varijabla naziv="DomainObject.Predmet.OstaliListFormated_1">
      <item>Željko Benc</item>
    </derivirana_varijabla>
  </DomainObject.Predmet.OstaliListFormated>
  <DomainObject.Predmet.OstaliListFormatedOIB>
    <izvorni_sadrzaj>
      <item>Željko Benc, OIB 86893016914</item>
    </izvorni_sadrzaj>
    <derivirana_varijabla naziv="DomainObject.Predmet.OstaliListFormatedOIB_1">
      <item>Željko Benc, OIB 86893016914</item>
    </derivirana_varijabla>
  </DomainObject.Predmet.OstaliListFormatedOIB>
  <DomainObject.Predmet.OstaliListFormatedWithAdress>
    <izvorni_sadrzaj>
      <item>Željko Benc, Velikogorička 18, 10000 Zagreb</item>
    </izvorni_sadrzaj>
    <derivirana_varijabla naziv="DomainObject.Predmet.OstaliListFormatedWithAdress_1">
      <item>Željko Benc, Velikogorička 18, 10000 Zagreb</item>
    </derivirana_varijabla>
  </DomainObject.Predmet.OstaliListFormatedWithAdress>
  <DomainObject.Predmet.OstaliListFormatedWithAdressOIB>
    <izvorni_sadrzaj>
      <item>Željko Benc, OIB 86893016914, Velikogorička 18, 10000 Zagreb</item>
    </izvorni_sadrzaj>
    <derivirana_varijabla naziv="DomainObject.Predmet.OstaliListFormatedWithAdressOIB_1">
      <item>Željko Benc, OIB 86893016914, Velikogorička 18, 10000 Zagreb</item>
    </derivirana_varijabla>
  </DomainObject.Predmet.OstaliListFormatedWithAdressOIB>
  <DomainObject.Predmet.OstaliListNazivFormated>
    <izvorni_sadrzaj>
      <item>Željko Benc</item>
    </izvorni_sadrzaj>
    <derivirana_varijabla naziv="DomainObject.Predmet.OstaliListNazivFormated_1">
      <item>Željko Benc</item>
    </derivirana_varijabla>
  </DomainObject.Predmet.OstaliListNazivFormated>
  <DomainObject.Predmet.OstaliListNazivFormatedOIB>
    <izvorni_sadrzaj>
      <item>Željko Benc, OIB 86893016914</item>
    </izvorni_sadrzaj>
    <derivirana_varijabla naziv="DomainObject.Predmet.OstaliListNazivFormatedOIB_1">
      <item>Željko Benc, OIB 86893016914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St-391/2017-5</izvorni_sadrzaj>
    <derivirana_varijabla naziv="DomainObject.PoslovniBrojDokumenta_1">St-391/2017-5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ZIK-ELEKTRIK, društvo s ograničenom odgovornošću za izradu i popravak elektrotehničkih proizvoda</izvorni_sadrzaj>
    <derivirana_varijabla naziv="DomainObject.Predmet.ProtustrankaIDrugi_1">ZIK-ELEKTRIK, društvo s ograničenom odgovornošću za izradu i popravak elektrotehničkih proizvoda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ZIK-ELEKTRIK, društvo s ograničenom odgovornošću za izradu i popravak elektrotehničkih proizvoda, OIB 34666974912, Velikogorička 18, 10000 Zagreb</izvorni_sadrzaj>
    <derivirana_varijabla naziv="DomainObject.Predmet.ProtustrankaIDrugiAdressOIB_1">ZIK-ELEKTRIK, društvo s ograničenom odgovornošću za izradu i popravak elektrotehničkih proizvoda, OIB 34666974912, Velikogorička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ZIK-ELEKTRIK, društvo s ograničenom odgovornošću za izradu i popravak elektrotehničkih proizvoda</item>
      <item>Željko Benc</item>
      <item>Agencija za osiguranje radničkih potraživanja u slučaju stečaja poslodavca</item>
    </izvorni_sadrzaj>
    <derivirana_varijabla naziv="DomainObject.Predmet.SudioniciListNaziv_1">
      <item>ZIK-ELEKTRIK, društvo s ograničenom odgovornošću za izradu i popravak elektrotehničkih proizvoda</item>
      <item>Željko Benc</item>
      <item>Agencija za osiguranje radničkih potraživanja u slučaju stečaja poslodavca</item>
    </derivirana_varijabla>
  </DomainObject.Predmet.SudioniciListNaziv>
  <DomainObject.Predmet.SudioniciListAdressOIB>
    <izvorni_sadrzaj>
      <item>ZIK-ELEKTRIK, društvo s ograničenom odgovornošću za izradu i popravak elektrotehničkih proizvoda, OIB 34666974912, Velikogorička 18,10000 Zagreb</item>
      <item>Željko Benc, OIB 86893016914, Velikogorička 18,10000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ZIK-ELEKTRIK, društvo s ograničenom odgovornošću za izradu i popravak elektrotehničkih proizvoda, OIB 34666974912, Velikogorička 18,10000 Zagreb</item>
      <item>Željko Benc, OIB 86893016914, Velikogorička 18,10000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2A1EE-251A-4421-9299-1DC456E98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3194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2017-09-01T10:39:00Z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