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f96b63c" w14:paraId="f96b63c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5D1592">
        <w:t>313</w:t>
      </w:r>
      <w:r w:rsidR="00BE731B">
        <w:t>/2019-</w:t>
      </w:r>
      <w:r w:rsidR="00BD66AD">
        <w:t>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5D1592" w:rsidRPr="005D1592">
        <w:t xml:space="preserve">VERONIKA </w:t>
      </w:r>
      <w:proofErr w:type="spellStart"/>
      <w:r w:rsidR="005D1592" w:rsidRPr="005D1592">
        <w:t>j.d.o.o</w:t>
      </w:r>
      <w:proofErr w:type="spellEnd"/>
      <w:r w:rsidR="005D1592" w:rsidRPr="005D1592">
        <w:t>.</w:t>
      </w:r>
      <w:r w:rsidR="009C7FBC">
        <w:rPr>
          <w:lang w:val="hr-HR"/>
        </w:rPr>
        <w:t>,</w:t>
      </w:r>
      <w:r w:rsidR="005D1592">
        <w:rPr>
          <w:lang w:val="hr-HR"/>
        </w:rPr>
        <w:t xml:space="preserve"> </w:t>
      </w:r>
      <w:r w:rsidR="005D1592" w:rsidRPr="005D1592">
        <w:rPr>
          <w:lang w:val="hr-HR"/>
        </w:rPr>
        <w:t>Gornji dvori 13</w:t>
      </w:r>
      <w:r w:rsidR="005D1592">
        <w:rPr>
          <w:lang w:val="hr-HR"/>
        </w:rPr>
        <w:t xml:space="preserve">, Stari Grad, OIB: </w:t>
      </w:r>
      <w:r w:rsidR="005D1592" w:rsidRPr="005D1592">
        <w:rPr>
          <w:lang w:val="hr-HR"/>
        </w:rPr>
        <w:t>69110337505</w:t>
      </w:r>
      <w:r w:rsidR="005D1592">
        <w:rPr>
          <w:lang w:val="hr-HR"/>
        </w:rPr>
        <w:t>,</w:t>
      </w:r>
      <w:r w:rsidR="009C7FBC">
        <w:rPr>
          <w:lang w:val="hr-HR"/>
        </w:rPr>
        <w:t xml:space="preserve"> </w:t>
      </w:r>
      <w:r w:rsidR="00BD66AD">
        <w:rPr>
          <w:lang w:val="hr-HR"/>
        </w:rPr>
        <w:t>17</w:t>
      </w:r>
      <w:r w:rsidR="004A490C">
        <w:rPr>
          <w:lang w:val="hr-HR"/>
        </w:rPr>
        <w:t>. srpnja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D1592" w:rsidRPr="005D1592">
        <w:t xml:space="preserve">VERONIKA </w:t>
      </w:r>
      <w:proofErr w:type="spellStart"/>
      <w:r w:rsidR="005D1592" w:rsidRPr="005D1592">
        <w:t>j.d.o.o</w:t>
      </w:r>
      <w:proofErr w:type="spellEnd"/>
      <w:r w:rsidR="005D1592" w:rsidRPr="005D1592">
        <w:t>.</w:t>
      </w:r>
      <w:r w:rsidR="005D1592">
        <w:rPr>
          <w:lang w:val="hr-HR"/>
        </w:rPr>
        <w:t xml:space="preserve">, </w:t>
      </w:r>
      <w:r w:rsidR="005D1592" w:rsidRPr="005D1592">
        <w:rPr>
          <w:lang w:val="hr-HR"/>
        </w:rPr>
        <w:t>Gornji dvori 13</w:t>
      </w:r>
      <w:r w:rsidR="005D1592">
        <w:rPr>
          <w:lang w:val="hr-HR"/>
        </w:rPr>
        <w:t xml:space="preserve">, Stari Grad, OIB: </w:t>
      </w:r>
      <w:r w:rsidR="005D1592" w:rsidRPr="005D1592">
        <w:rPr>
          <w:lang w:val="hr-HR"/>
        </w:rPr>
        <w:t>69110337505</w:t>
      </w:r>
      <w:r w:rsidR="005D1592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5D1592">
        <w:rPr>
          <w:lang w:val="hr-HR"/>
        </w:rPr>
        <w:t>9</w:t>
      </w:r>
      <w:r w:rsidR="00B16958">
        <w:rPr>
          <w:lang w:val="hr-HR"/>
        </w:rPr>
        <w:t xml:space="preserve">. </w:t>
      </w:r>
      <w:r w:rsidR="00BD66AD">
        <w:rPr>
          <w:lang w:val="hr-HR"/>
        </w:rPr>
        <w:t>srpnja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D1592">
        <w:rPr>
          <w:lang w:val="hr-HR"/>
        </w:rPr>
        <w:t>12.833,24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BD66AD">
        <w:t xml:space="preserve"> 17</w:t>
      </w:r>
      <w:r w:rsidR="002D4898">
        <w:t>.</w:t>
      </w:r>
      <w:proofErr w:type="gramEnd"/>
      <w:r w:rsidR="002D4898">
        <w:t xml:space="preserve"> </w:t>
      </w:r>
      <w:proofErr w:type="spellStart"/>
      <w:proofErr w:type="gramStart"/>
      <w:r w:rsidR="004A490C">
        <w:t>srpnja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D66AD" w:rsidRP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FC6187" w:rsidR="00473132">
    <w:pPr>
      <w:pStyle w:val="Zaglavlje"/>
      <w:jc w:val="center"/>
    </w:pPr>
  </w:p>
  <w:p w:rsidRDefault="00FC6187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2D4898"/>
    <w:rsid w:val="003453DA"/>
    <w:rsid w:val="003652A6"/>
    <w:rsid w:val="00394F80"/>
    <w:rsid w:val="003C2F22"/>
    <w:rsid w:val="00417EA6"/>
    <w:rsid w:val="00455956"/>
    <w:rsid w:val="004A490C"/>
    <w:rsid w:val="004F1BAF"/>
    <w:rsid w:val="004F4530"/>
    <w:rsid w:val="00511419"/>
    <w:rsid w:val="00525F2C"/>
    <w:rsid w:val="005A61D0"/>
    <w:rsid w:val="005D1592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C7FBC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  <w:rsid w:val="00FC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C6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1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1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1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1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C6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1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1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1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1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St-313/2019</izvorni_sadrzaj>
    <derivirana_varijabla naziv="DomainObject.Predmet.OznakaBroj_1">St-313/2019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VERONIKA jednostavno društvo s ograničenom odgovornošću za proizvodnju i usluge</izvorni_sadrzaj>
    <derivirana_varijabla naziv="DomainObject.Predmet.ProtustrankaFormated_1">  VERONIKA jednostavno društvo s ograničenom odgovornošću za proizvodnju i usluge</derivirana_varijabla>
  </DomainObject.Predmet.ProtustrankaFormated>
  <DomainObject.Predmet.ProtustrankaFormatedOIB>
    <izvorni_sadrzaj>  VERONIKA jednostavno društvo s ograničenom odgovornošću za proizvodnju i usluge, OIB 69110337505</izvorni_sadrzaj>
    <derivirana_varijabla naziv="DomainObject.Predmet.ProtustrankaFormatedOIB_1">  VERONIKA jednostavno društvo s ograničenom odgovornošću za proizvodnju i usluge, OIB 69110337505</derivirana_varijabla>
  </DomainObject.Predmet.ProtustrankaFormatedOIB>
  <DomainObject.Predmet.ProtustrankaFormatedWithAdress>
    <izvorni_sadrzaj> VERONIKA jednostavno društvo s ograničenom odgovornošću za proizvodnju i usluge, Gornji dvori 13, 21460 Stari Grad</izvorni_sadrzaj>
    <derivirana_varijabla naziv="DomainObject.Predmet.ProtustrankaFormatedWithAdress_1"> VERONIKA jednostavno društvo s ograničenom odgovornošću za proizvodnju i usluge, Gornji dvori 13, 21460 Stari Grad</derivirana_varijabla>
  </DomainObject.Predmet.ProtustrankaFormatedWithAdress>
  <DomainObject.Predmet.ProtustrankaFormatedWithAdressOIB>
    <izvorni_sadrzaj> VERONIKA jednostavno društvo s ograničenom odgovornošću za proizvodnju i usluge, OIB 69110337505, Gornji dvori 13, 21460 Stari Grad</izvorni_sadrzaj>
    <derivirana_varijabla naziv="DomainObject.Predmet.ProtustrankaFormatedWithAdressOIB_1"> VERONIKA jednostavno društvo s ograničenom odgovornošću za proizvodnju i usluge, OIB 69110337505, Gornji dvori 13, 21460 Stari Grad</derivirana_varijabla>
  </DomainObject.Predmet.ProtustrankaFormatedWithAdressOIB>
  <DomainObject.Predmet.ProtustrankaWithAdress>
    <izvorni_sadrzaj>VERONIKA jednostavno društvo s ograničenom odgovornošću za proizvodnju i usluge Gornji dvori 13, 21460 Stari Grad</izvorni_sadrzaj>
    <derivirana_varijabla naziv="DomainObject.Predmet.ProtustrankaWithAdress_1">VERONIKA jednostavno društvo s ograničenom odgovornošću za proizvodnju i usluge Gornji dvori 13, 21460 Stari Grad</derivirana_varijabla>
  </DomainObject.Predmet.ProtustrankaWithAdress>
  <DomainObject.Predmet.ProtustrankaWithAdressOIB>
    <izvorni_sadrzaj>VERONIKA jednostavno društvo s ograničenom odgovornošću za proizvodnju i usluge, OIB 69110337505, Gornji dvori 13, 21460 Stari Grad</izvorni_sadrzaj>
    <derivirana_varijabla naziv="DomainObject.Predmet.ProtustrankaWithAdressOIB_1">VERONIKA jednostavno društvo s ograničenom odgovornošću za proizvodnju i usluge, OIB 69110337505, Gornji dvori 13, 21460 Stari Grad</derivirana_varijabla>
  </DomainObject.Predmet.ProtustrankaWithAdressOIB>
  <DomainObject.Predmet.ProtustrankaNazivFormated>
    <izvorni_sadrzaj>VERONIKA jednostavno društvo s ograničenom odgovornošću za proizvodnju i usluge</izvorni_sadrzaj>
    <derivirana_varijabla naziv="DomainObject.Predmet.ProtustrankaNazivFormated_1">VERONIKA jednostavno društvo s ograničenom odgovornošću za proizvodnju i usluge</derivirana_varijabla>
  </DomainObject.Predmet.ProtustrankaNazivFormated>
  <DomainObject.Predmet.ProtustrankaNazivFormatedOIB>
    <izvorni_sadrzaj>VERONIKA jednostavno društvo s ograničenom odgovornošću za proizvodnju i usluge, OIB 69110337505</izvorni_sadrzaj>
    <derivirana_varijabla naziv="DomainObject.Predmet.ProtustrankaNazivFormatedOIB_1">VERONIKA jednostavno društvo s ograničenom odgovornošću za proizvodnju i usluge, OIB 69110337505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12833.24</izvorni_sadrzaj>
    <derivirana_varijabla naziv="DomainObject.Predmet.TrenutnaVrijednost_1">12833.24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VERONIKA jednostavno društvo s ograničenom odgovornošću za proizvodnju i usluge</item>
    </izvorni_sadrzaj>
    <derivirana_varijabla naziv="DomainObject.Predmet.ProtuStrankaListFormated_1">
      <item>VERONIKA jednostavno društvo s ograničenom odgovornošću za proizvodnju i usluge</item>
    </derivirana_varijabla>
  </DomainObject.Predmet.ProtuStrankaListFormated>
  <DomainObject.Predmet.ProtuStrankaListFormatedOIB>
    <izvorni_sadrzaj>
      <item>VERONIKA jednostavno društvo s ograničenom odgovornošću za proizvodnju i usluge, OIB 69110337505</item>
    </izvorni_sadrzaj>
    <derivirana_varijabla naziv="DomainObject.Predmet.ProtuStrankaListFormatedOIB_1">
      <item>VERONIKA jednostavno društvo s ograničenom odgovornošću za proizvodnju i usluge, OIB 69110337505</item>
    </derivirana_varijabla>
  </DomainObject.Predmet.ProtuStrankaListFormatedOIB>
  <DomainObject.Predmet.ProtuStrankaListFormatedWithAdress>
    <izvorni_sadrzaj>
      <item>VERONIKA jednostavno društvo s ograničenom odgovornošću za proizvodnju i usluge, Gornji dvori 13, 21460 Stari Grad</item>
    </izvorni_sadrzaj>
    <derivirana_varijabla naziv="DomainObject.Predmet.ProtuStrankaListFormatedWithAdress_1">
      <item>VERONIKA jednostavno društvo s ograničenom odgovornošću za proizvodnju i usluge, Gornji dvori 13, 21460 Stari Grad</item>
    </derivirana_varijabla>
  </DomainObject.Predmet.ProtuStrankaListFormatedWithAdress>
  <DomainObject.Predmet.ProtuStrankaListFormatedWithAdressOIB>
    <izvorni_sadrzaj>
      <item>VERONIKA jednostavno društvo s ograničenom odgovornošću za proizvodnju i usluge, OIB 69110337505, Gornji dvori 13, 21460 Stari Grad</item>
    </izvorni_sadrzaj>
    <derivirana_varijabla naziv="DomainObject.Predmet.ProtuStrankaListFormatedWithAdressOIB_1">
      <item>VERONIKA jednostavno društvo s ograničenom odgovornošću za proizvodnju i usluge, OIB 69110337505, Gornji dvori 13, 21460 Stari Grad</item>
    </derivirana_varijabla>
  </DomainObject.Predmet.ProtuStrankaListFormatedWithAdressOIB>
  <DomainObject.Predmet.ProtuStrankaListNazivFormated>
    <izvorni_sadrzaj>
      <item>VERONIKA jednostavno društvo s ograničenom odgovornošću za proizvodnju i usluge</item>
    </izvorni_sadrzaj>
    <derivirana_varijabla naziv="DomainObject.Predmet.ProtuStrankaListNazivFormated_1">
      <item>VERONIKA jednostavno društvo s ograničenom odgovornošću za proizvodnju i usluge</item>
    </derivirana_varijabla>
  </DomainObject.Predmet.ProtuStrankaListNazivFormated>
  <DomainObject.Predmet.ProtuStrankaListNazivFormatedOIB>
    <izvorni_sadrzaj>
      <item>VERONIKA jednostavno društvo s ograničenom odgovornošću za proizvodnju i usluge, OIB 69110337505</item>
    </izvorni_sadrzaj>
    <derivirana_varijabla naziv="DomainObject.Predmet.ProtuStrankaListNazivFormatedOIB_1">
      <item>VERONIKA jednostavno društvo s ograničenom odgovornošću za proizvodnju i usluge, OIB 69110337505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VERONIKA jednostavno društvo s ograničenom odgovornošću za proizvodnju i usluge</izvorni_sadrzaj>
    <derivirana_varijabla naziv="DomainObject.Predmet.ProtustrankaIDrugi_1">VERONIKA jednostavno društvo s ograničenom odgovornošću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VERONIKA jednostavno društvo s ograničenom odgovornošću za proizvodnju i usluge, OIB 69110337505, Gornji dvori 13, 21460 Stari Grad</izvorni_sadrzaj>
    <derivirana_varijabla naziv="DomainObject.Predmet.ProtustrankaIDrugiAdressOIB_1">VERONIKA jednostavno društvo s ograničenom odgovornošću za proizvodnju i usluge, OIB 69110337505, Gornji dvori 13,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VERONIKA jednostavno društvo s ograničenom odgovornošću za proizvodnju i usluge</item>
      <item>FINANCIJSKA AGENCIJA, RC SPLIT</item>
    </izvorni_sadrzaj>
    <derivirana_varijabla naziv="DomainObject.Predmet.SudioniciListNaziv_1">
      <item>VERONIKA jednostavno društvo s ograničenom odgovornošću za proizvodnju i usluge</item>
      <item>FINANCIJSKA AGENCIJA, RC SPLIT</item>
    </derivirana_varijabla>
  </DomainObject.Predmet.SudioniciListNaziv>
  <DomainObject.Predmet.SudioniciListAdressOIB>
    <izvorni_sadrzaj>
      <item>VERONIKA jednostavno društvo s ograničenom odgovornošću za proizvodnju i usluge, OIB 69110337505, Gornji dvori 13,21460 Stari Grad</item>
      <item>FINANCIJSKA AGENCIJA, RC SPLIT, OIB 85821130368, Mažuranićevo šetalište 24 b,21000 Split</item>
    </izvorni_sadrzaj>
    <derivirana_varijabla naziv="DomainObject.Predmet.SudioniciListAdressOIB_1">
      <item>VERONIKA jednostavno društvo s ograničenom odgovornošću za proizvodnju i usluge, OIB 69110337505, Gornji dvori 13,21460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69110337505</item>
      <item>, OIB 85821130368</item>
    </izvorni_sadrzaj>
    <derivirana_varijabla naziv="DomainObject.Predmet.SudioniciListNazivOIB_1">
      <item>, OIB 69110337505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1749</properties:Characters>
  <properties:Lines>47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2019-07-17T06:12:00Z</cp:lastPrinted>
  <dcterms:modified xmlns:xsi="http://www.w3.org/2001/XMLSchema-instance" xsi:type="dcterms:W3CDTF">2019-07-17T06:14:00Z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