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da03" w14:paraId="a71da03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9B0DF0" w:rsidR="009B0DF0" w:rsidRPr="00C61EDF">
        <w:trPr>
          <w:trHeight w:val="2138"/>
        </w:trPr>
        <w:tc>
          <w:tcPr>
            <w:tcW w:type="dxa" w:w="3369"/>
            <w:vAlign w:val="center"/>
          </w:tcPr>
          <w:p w:rsidRDefault="009B0DF0" w:rsidP="004124D1" w:rsidR="009B0DF0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B0DF0" w:rsidP="004124D1" w:rsidR="009B0DF0" w:rsidRPr="00C61EDF">
            <w:pPr>
              <w:spacing w:before="100"/>
            </w:pPr>
            <w:r w:rsidRPr="00C61EDF">
              <w:t>REPUBLIKA HRVATSKA</w:t>
            </w:r>
          </w:p>
          <w:p w:rsidRDefault="009B0DF0" w:rsidP="004124D1" w:rsidR="009B0DF0" w:rsidRPr="00C61EDF">
            <w:r w:rsidRPr="00C61EDF">
              <w:t>TRGOVAČKI SUD U SPLITU</w:t>
            </w:r>
          </w:p>
          <w:p w:rsidRDefault="009B0DF0" w:rsidP="004124D1" w:rsidR="009B0DF0" w:rsidRPr="00C61EDF">
            <w:r w:rsidRPr="00C61EDF">
              <w:t>Split, Sukoišanska 6</w:t>
            </w:r>
          </w:p>
          <w:p w:rsidRDefault="009B0DF0" w:rsidP="004124D1" w:rsidR="009B0DF0" w:rsidRPr="00C61EDF">
            <w:pPr>
              <w:tabs>
                <w:tab w:pos="1719" w:val="left"/>
              </w:tabs>
              <w:jc w:val="center"/>
            </w:pPr>
          </w:p>
        </w:tc>
      </w:tr>
    </w:tbl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1331FA" w:rsidRPr="001331FA">
        <w:t>povodom prijedloga za otvaranje stečajnog postupka nad dužnikom SMRIČ d.o.o.</w:t>
      </w:r>
      <w:r w:rsidR="001331FA">
        <w:t>,</w:t>
      </w:r>
      <w:r w:rsidR="001331FA" w:rsidRPr="001331FA">
        <w:t xml:space="preserve"> OIB: 27052899533</w:t>
      </w:r>
      <w:r w:rsidR="001331FA" w:rsidRPr="001045D2">
        <w:t xml:space="preserve">, </w:t>
      </w:r>
      <w:r w:rsidR="001331FA" w:rsidRPr="001331FA">
        <w:t xml:space="preserve">Split, Dobrilina 17, </w:t>
      </w:r>
      <w:r w:rsidR="009B0DF0">
        <w:t>6. studenog 2017.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9B0DF0" w:rsidP="009B63D5" w:rsidR="009B63D5">
      <w:pPr>
        <w:ind w:firstLine="708"/>
        <w:jc w:val="both"/>
      </w:pPr>
      <w:r>
        <w:t xml:space="preserve">Zbog službene spriječenosti uređujuće sutkinje ročište određeno za </w:t>
      </w:r>
      <w:r w:rsidRPr="009B0DF0">
        <w:t>10. studenog 2017. u 1</w:t>
      </w:r>
      <w:r w:rsidR="001331FA">
        <w:t>2</w:t>
      </w:r>
      <w:r w:rsidRPr="009B0DF0">
        <w:t>:</w:t>
      </w:r>
      <w:r w:rsidR="001331FA">
        <w:t>0</w:t>
      </w:r>
      <w:r w:rsidRPr="009B0DF0">
        <w:t>0 sati,</w:t>
      </w:r>
      <w:r w:rsidR="00C85D0D" w:rsidRPr="00C85D0D">
        <w:t xml:space="preserve"> </w:t>
      </w:r>
      <w:r w:rsidR="009B63D5" w:rsidRPr="001045D2">
        <w:t xml:space="preserve">preuriče se za </w:t>
      </w:r>
      <w:r>
        <w:t>17</w:t>
      </w:r>
      <w:r w:rsidR="0020532F">
        <w:t>. studenog</w:t>
      </w:r>
      <w:r w:rsidR="00C85D0D">
        <w:t xml:space="preserve"> 2017. sa početkom u </w:t>
      </w:r>
      <w:r w:rsidR="001331FA">
        <w:t xml:space="preserve">13:30 </w:t>
      </w:r>
      <w:r w:rsidR="009B63D5" w:rsidRPr="001045D2">
        <w:t>sati</w:t>
      </w:r>
      <w:r w:rsidR="009B63D5">
        <w:t>, a ist</w:t>
      </w:r>
      <w:r>
        <w:t>o</w:t>
      </w:r>
      <w:r w:rsidR="009B63D5">
        <w:t xml:space="preserve"> 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 </w:t>
      </w:r>
      <w:r w:rsidR="009B0DF0">
        <w:t>6. studenog 2017.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94096C" w:rsidR="001331FA">
      <w:pPr>
        <w:ind w:left="6372"/>
        <w:jc w:val="center"/>
      </w:pPr>
      <w:r w:rsidRPr="001536D6">
        <w:rPr>
          <w:bCs/>
        </w:rPr>
        <w:t>ANA GOLUB GRUIĆ</w:t>
      </w:r>
      <w:r w:rsidR="001331FA">
        <w:t>, v.r.</w:t>
      </w:r>
    </w:p>
    <w:p w:rsidRDefault="001331FA" w:rsidP="008832A6" w:rsidR="001331FA">
      <w:pPr>
        <w:jc w:val="right"/>
      </w:pPr>
      <w:r>
        <w:t>za točnost otpravka – ovlašteni službenik</w:t>
      </w:r>
    </w:p>
    <w:p w:rsidRDefault="001331FA" w:rsidP="008832A6" w:rsidR="001331FA">
      <w:pPr>
        <w:ind w:firstLine="708" w:left="4956"/>
        <w:jc w:val="center"/>
      </w:pPr>
      <w:r>
        <w:t>Ana Jelaska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11.St-</w:t>
    </w:r>
    <w:r w:rsidR="001331FA">
      <w:t>1759</w:t>
    </w:r>
    <w:r w:rsidR="009B0DF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02F9E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2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2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  <item>Županijsko državno odvjetništvo u Splitu punomoćnik sudionika u postupku Republika Hrvatska - Ministarstvo financija</item>
    </izvorni_sadrzaj>
    <derivirana_varijabla naziv="DomainObject.Predmet.OstaliListFormated_1">
      <item>Jakov Bezmalinović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Jakov Bezmalinović, OIB 97385088751</item>
      <item>Županijsko državno odvjetništvo u Splitu punomoćnik sudionika u postupku Republika Hrvatska - Ministarstvo financija</item>
    </izvorni_sadrzaj>
    <derivirana_varijabla naziv="DomainObject.Predmet.OstaliListFormatedOIB_1">
      <item>Jakov Bezmalinović, OIB 97385088751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Jakov Bezmalinović,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_1">
      <item>Jakov Bezmalinović, Bjelovarska 80, 10370 Lukarišće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Jakov Bezmalinović, OIB 97385088751,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OIB_1">
      <item>Jakov Bezmalinović, OIB 97385088751, Bjelovarska 80, 10370 Lukarišće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Jakov Bezmalinović</item>
      <item>Županijsko državno odvjetništvo u Splitu</item>
    </izvorni_sadrzaj>
    <derivirana_varijabla naziv="DomainObject.Predmet.OstaliListNazivFormated_1">
      <item>Jakov Bezmalinović</item>
      <item>Županijsko državno odvjetništvo u Splitu</item>
    </derivirana_varijabla>
  </DomainObject.Predmet.OstaliListNazivFormated>
  <DomainObject.Predmet.OstaliListNazivFormatedOIB>
    <izvorni_sadrzaj>
      <item>Jakov Bezmalinović, OIB 97385088751</item>
      <item>Županijsko državno odvjetništvo u Splitu</item>
    </izvorni_sadrzaj>
    <derivirana_varijabla naziv="DomainObject.Predmet.OstaliListNazivFormatedOIB_1">
      <item>Jakov Bezmalinović, OIB 97385088751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Jakov Bezmalinović</item>
      <item>Republika Hrvatska - Ministarstvo financija</item>
      <item>Županijsko državno odvjetništvo u Splitu</item>
    </izvorni_sadrzaj>
    <derivirana_varijabla naziv="DomainObject.Predmet.SudioniciListNaziv_1">
      <item>SMRIČ, d.o.o. za trgovinu i usluge</item>
      <item>FINANCIJSKA AGENCIJA, RC SPLIT</item>
      <item>Jakov Bezmalinović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  <item>, OIB 97385088751</item>
      <item>, OIB 18683136487</item>
      <item>, OIB null</item>
    </izvorni_sadrzaj>
    <derivirana_varijabla naziv="DomainObject.Predmet.SudioniciListNazivOIB_1">
      <item>, OIB 27052899533</item>
      <item>, OIB 85821130368</item>
      <item>, OIB 97385088751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BB1C9-C821-4FEF-92F1-34AEF5792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141</properties:Words>
  <properties:Characters>619</properties:Characters>
  <properties:Lines>30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Katarina Mikulić</cp:lastModifiedBy>
  <cp:lastPrinted>2017-11-06T08:12:00Z</cp:lastPrinted>
  <dcterms:modified xmlns:xsi="http://www.w3.org/2001/XMLSchema-instance" xsi:type="dcterms:W3CDTF">2017-11-06T08:49:00Z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