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59b92" w14:paraId="7859b92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9D3D94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2009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9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EF45F8" w:rsidR="00B76165" w:rsidRPr="00B76165">
      <w:pPr>
        <w:rPr>
          <w:b/>
        </w:rPr>
      </w:pPr>
      <w:r>
        <w:rPr>
          <w:b/>
        </w:rPr>
        <w:t xml:space="preserve">STALNA SLUŽBA </w:t>
      </w:r>
      <w:r w:rsidR="00EF45F8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F4767A" w:rsidP="00EF45F8" w:rsidR="00443F69">
      <w:pPr>
        <w:ind w:left="6732"/>
        <w:rPr>
          <w:b/>
        </w:rPr>
      </w:pPr>
      <w:r>
        <w:rPr>
          <w:b/>
        </w:rPr>
        <w:t>Broj: 7/St-</w:t>
      </w:r>
      <w:r w:rsidR="00DB3701">
        <w:rPr>
          <w:b/>
        </w:rPr>
        <w:t>1</w:t>
      </w:r>
      <w:r w:rsidR="009C3EE6">
        <w:rPr>
          <w:b/>
        </w:rPr>
        <w:t>407</w:t>
      </w:r>
      <w:r>
        <w:rPr>
          <w:b/>
        </w:rPr>
        <w:t>/201</w:t>
      </w:r>
      <w:r w:rsidR="00E57579">
        <w:rPr>
          <w:b/>
        </w:rPr>
        <w:t>6</w:t>
      </w:r>
      <w:r>
        <w:rPr>
          <w:b/>
        </w:rPr>
        <w:t>-</w:t>
      </w:r>
      <w:r w:rsidR="00E874A7">
        <w:rPr>
          <w:b/>
        </w:rPr>
        <w:t>3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EA3711" w:rsidR="00EA3711" w:rsidRPr="002D1830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AE308E">
        <w:rPr>
          <w:b/>
        </w:rPr>
        <w:t>U SLAVO</w:t>
      </w:r>
      <w:r w:rsidR="00C201BF">
        <w:rPr>
          <w:b/>
        </w:rPr>
        <w:t>N</w:t>
      </w:r>
      <w:r w:rsidR="00AE308E">
        <w:rPr>
          <w:b/>
        </w:rPr>
        <w:t>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EA3711">
        <w:t xml:space="preserve">u stečajnom predmetu povodom zahtjeva Financijske agencije, </w:t>
      </w:r>
      <w:r w:rsidR="00D37D5B">
        <w:t>Regional</w:t>
      </w:r>
      <w:r w:rsidR="00D37D5B" w:rsidRPr="007B72B7">
        <w:t xml:space="preserve">nog centra </w:t>
      </w:r>
      <w:r w:rsidR="00D37D5B">
        <w:t>Zagreb</w:t>
      </w:r>
      <w:r w:rsidR="00D37D5B" w:rsidRPr="007B72B7">
        <w:t xml:space="preserve">, Podružnice </w:t>
      </w:r>
      <w:r w:rsidR="00D37D5B">
        <w:t>Zagreb, Trg Svibanjskih žrtava 1995. 1</w:t>
      </w:r>
      <w:r w:rsidR="00EA3711" w:rsidRPr="002D1830">
        <w:t xml:space="preserve">, za pokretanje skraćenog stečajnog postupka nad dužnikom </w:t>
      </w:r>
      <w:r w:rsidR="00D92E06">
        <w:t>INICIJATIVA MLADIH INTELE</w:t>
      </w:r>
      <w:r w:rsidR="009E2F40">
        <w:t>K</w:t>
      </w:r>
      <w:r w:rsidR="00D92E06">
        <w:t>TUALACA Zagreb, Antolovečki put 3, OIB: 74577209093</w:t>
      </w:r>
      <w:r w:rsidR="00EA3711" w:rsidRPr="002D1830">
        <w:t xml:space="preserve">, temeljem članka 430. Stečajnog zakona („Narodne novine“ 71/15), dana </w:t>
      </w:r>
      <w:r w:rsidR="00D011C4">
        <w:t>30</w:t>
      </w:r>
      <w:r w:rsidR="001170AF">
        <w:t>. svibnj</w:t>
      </w:r>
      <w:r w:rsidR="00EA3711" w:rsidRPr="002D1830">
        <w:t>a 2016. godine, objavljuje sljedeći</w:t>
      </w:r>
    </w:p>
    <w:p w:rsidRDefault="00EA3711" w:rsidP="00EA3711" w:rsidR="00EA3711" w:rsidRPr="002D1830">
      <w:pPr>
        <w:jc w:val="both"/>
      </w:pPr>
    </w:p>
    <w:p w:rsidRDefault="00EA3711" w:rsidP="00EA3711" w:rsidR="00EA3711" w:rsidRPr="002D1830">
      <w:pPr>
        <w:pStyle w:val="Naslov1"/>
        <w:rPr>
          <w:b w:val="false"/>
          <w:sz w:val="24"/>
        </w:rPr>
      </w:pPr>
      <w:r w:rsidRPr="002D1830">
        <w:rPr>
          <w:b w:val="false"/>
          <w:sz w:val="24"/>
        </w:rPr>
        <w:t>O G L A S</w:t>
      </w:r>
    </w:p>
    <w:p w:rsidRDefault="00EA3711" w:rsidP="00EA3711" w:rsidR="00EA3711" w:rsidRPr="002D1830">
      <w:pPr>
        <w:jc w:val="both"/>
        <w:rPr>
          <w:bCs/>
        </w:rPr>
      </w:pPr>
    </w:p>
    <w:p w:rsidRDefault="00EA3711" w:rsidP="00EA3711" w:rsidR="00EA3711" w:rsidRPr="002D1830">
      <w:pPr>
        <w:ind w:firstLine="1440"/>
        <w:jc w:val="both"/>
      </w:pPr>
      <w:r w:rsidRPr="002D1830">
        <w:rPr>
          <w:bCs/>
        </w:rPr>
        <w:t xml:space="preserve">I. Utvrđuje se da ukupni iznos evidentiranog duga dužnika </w:t>
      </w:r>
      <w:r w:rsidR="007B604E">
        <w:t>INICIJATIVA MLADIH INTELE</w:t>
      </w:r>
      <w:r w:rsidR="009E2F40">
        <w:t>K</w:t>
      </w:r>
      <w:r w:rsidR="007B604E">
        <w:t xml:space="preserve">TUALACA Zagreb, Antolovečki put 3, OIB: 74577209093 </w:t>
      </w:r>
      <w:r w:rsidRPr="002D1830">
        <w:t xml:space="preserve">iznosi </w:t>
      </w:r>
      <w:r w:rsidR="007B604E">
        <w:t>6.193,35</w:t>
      </w:r>
      <w:r w:rsidRPr="002D1830">
        <w:t xml:space="preserve"> Kn.</w:t>
      </w:r>
    </w:p>
    <w:p w:rsidRDefault="00EA3711" w:rsidP="00EA3711" w:rsidR="00EA3711" w:rsidRPr="002D1830">
      <w:pPr>
        <w:ind w:firstLine="1440"/>
        <w:jc w:val="both"/>
      </w:pPr>
    </w:p>
    <w:p w:rsidRDefault="00EA3711" w:rsidP="00EA3711" w:rsidR="00EA3711">
      <w:pPr>
        <w:ind w:firstLine="1440"/>
        <w:jc w:val="both"/>
      </w:pPr>
      <w:r w:rsidRPr="002D1830">
        <w:t>II. Poziva</w:t>
      </w:r>
      <w:r w:rsidR="007E44C8">
        <w:t>ju</w:t>
      </w:r>
      <w:r w:rsidR="00F96366">
        <w:t xml:space="preserve"> </w:t>
      </w:r>
      <w:r w:rsidR="00F96366" w:rsidRPr="0068625A">
        <w:t xml:space="preserve">se </w:t>
      </w:r>
      <w:r w:rsidR="0084700D" w:rsidRPr="0068625A">
        <w:t xml:space="preserve">osobe za zastupanje udruge </w:t>
      </w:r>
      <w:r w:rsidRPr="0068625A">
        <w:t>da u roku od 15 dana od dana objave ovog oglasa na mrežnoj stranici e-Oglasna</w:t>
      </w:r>
      <w:r w:rsidRPr="002D1830">
        <w:t xml:space="preserve"> ploča sudova podnese ovom sudu, pozivom na gornji </w:t>
      </w:r>
      <w:r>
        <w:t>broj spisa, javnobilježnički ovjerovljeni prokazni popis imovine i obveza dužnika na propisanom obrascu.</w:t>
      </w:r>
    </w:p>
    <w:p w:rsidRDefault="00EA3711" w:rsidP="00EA3711" w:rsidR="00EA3711">
      <w:pPr>
        <w:jc w:val="both"/>
      </w:pPr>
    </w:p>
    <w:p w:rsidRDefault="00EA3711" w:rsidP="00EA3711" w:rsidR="00EA3711">
      <w:pPr>
        <w:ind w:firstLine="1440"/>
        <w:jc w:val="both"/>
      </w:pPr>
      <w:r>
        <w:t xml:space="preserve">III. Pozivaju se vjerovnici dužnika da najkasnije u roku od 45 dana od dana objave ovog oglasa na mrežnoj stranici e-Oglasna ploča sudova predlože otvaranje stečajnog postupka nad dužnikom te da solidarno uplate predujam u iznosu od 10.000,00 kn za pokriće troškova toga postupka na žiro račun IBAN : HR31 2390 0011 3000 0020 0 s pozivom na broj HR05 </w:t>
      </w:r>
      <w:r w:rsidRPr="00D76AAC">
        <w:rPr>
          <w:b/>
        </w:rPr>
        <w:t>221</w:t>
      </w:r>
      <w:r w:rsidRPr="00C102E3">
        <w:rPr>
          <w:b/>
        </w:rPr>
        <w:t>-</w:t>
      </w:r>
      <w:r w:rsidR="005677F8">
        <w:rPr>
          <w:b/>
        </w:rPr>
        <w:t>1</w:t>
      </w:r>
      <w:r w:rsidR="003423AB">
        <w:rPr>
          <w:b/>
        </w:rPr>
        <w:t>407</w:t>
      </w:r>
      <w:r w:rsidRPr="00C102E3">
        <w:rPr>
          <w:b/>
        </w:rPr>
        <w:t>-</w:t>
      </w:r>
      <w:r w:rsidRPr="00D76AAC">
        <w:rPr>
          <w:b/>
        </w:rPr>
        <w:t>1</w:t>
      </w:r>
      <w:r>
        <w:rPr>
          <w:b/>
        </w:rPr>
        <w:t>6</w:t>
      </w:r>
      <w:r>
        <w:t xml:space="preserve"> (članak 430</w:t>
      </w:r>
      <w:r w:rsidR="005677F8">
        <w:t>.</w:t>
      </w:r>
      <w:r>
        <w:t xml:space="preserve"> Stečajnog zakona u vezi s člankom 132. Stečajnog zakona Narodne novine broj 71/15).</w:t>
      </w:r>
    </w:p>
    <w:p w:rsidRDefault="00EA3711" w:rsidP="00EA3711" w:rsidR="00EA3711">
      <w:pPr>
        <w:jc w:val="both"/>
      </w:pPr>
    </w:p>
    <w:p w:rsidRDefault="00EA3711" w:rsidP="00EA3711" w:rsidR="00EA3711">
      <w:pPr>
        <w:ind w:firstLine="1440"/>
        <w:jc w:val="both"/>
      </w:pPr>
      <w:r>
        <w:t>IV. Ako osobe iz točke II, ovlaštene za zastupanje dužnika po zakonu,  u roku od 15 dana od dana objave ovog oglasa na mrežnoj stranici e-Oglasna ploča sudova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A3711" w:rsidP="00EA3711" w:rsidR="00EA3711" w:rsidRPr="002D1830">
      <w:pPr>
        <w:ind w:left="708"/>
        <w:jc w:val="both"/>
      </w:pPr>
    </w:p>
    <w:p w:rsidRDefault="00EA3711" w:rsidP="00EA3711" w:rsidR="00EA3711" w:rsidRPr="002D1830">
      <w:pPr>
        <w:ind w:firstLine="708" w:left="708"/>
      </w:pPr>
      <w:r w:rsidRPr="002D1830">
        <w:t xml:space="preserve">U Slavonskom Brodu, </w:t>
      </w:r>
      <w:r w:rsidR="00BD27B6">
        <w:t>30</w:t>
      </w:r>
      <w:r w:rsidR="007718BD">
        <w:t>. svibnj</w:t>
      </w:r>
      <w:r w:rsidRPr="002D1830">
        <w:t>a  2016. godine</w:t>
      </w:r>
    </w:p>
    <w:p w:rsidRDefault="00EA3711" w:rsidP="00EA3711" w:rsidR="00EA3711" w:rsidRPr="00F2165F">
      <w:pPr>
        <w:ind w:left="708"/>
        <w:jc w:val="center"/>
      </w:pPr>
    </w:p>
    <w:p w:rsidRDefault="00EA3711" w:rsidP="00EA3711" w:rsidR="00EA3711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A3711" w:rsidP="00EA3711" w:rsidR="00EA3711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EA3711" w:rsidP="00EA3711" w:rsidR="00EA3711">
      <w:pPr>
        <w:ind w:left="6372"/>
        <w:jc w:val="both"/>
        <w:rPr>
          <w:bCs/>
        </w:rPr>
      </w:pPr>
    </w:p>
    <w:p w:rsidRDefault="00EA3711" w:rsidP="00EA3711" w:rsidR="00EA3711">
      <w:pPr>
        <w:ind w:left="6372"/>
        <w:jc w:val="both"/>
        <w:rPr>
          <w:bCs/>
        </w:rPr>
      </w:pPr>
    </w:p>
    <w:p w:rsidRDefault="008E06FC" w:rsidP="008E06FC" w:rsidR="008E06FC"/>
    <w:p w:rsidRDefault="008E06FC" w:rsidP="008E06FC" w:rsidR="008E06FC">
      <w:r>
        <w:lastRenderedPageBreak/>
        <w:t>DNA:</w:t>
      </w:r>
    </w:p>
    <w:p w:rsidRDefault="008E06FC" w:rsidP="008E06FC" w:rsidR="008E06FC">
      <w:pPr>
        <w:numPr>
          <w:ilvl w:val="0"/>
          <w:numId w:val="2"/>
        </w:numPr>
        <w:jc w:val="both"/>
      </w:pPr>
      <w:r>
        <w:t>Oglas objaviti na mrežnoj stranici e-Oglasna ploča sudova (45 dana)</w:t>
      </w:r>
    </w:p>
    <w:p w:rsidRDefault="008E06FC" w:rsidP="008E06FC" w:rsidR="008E06FC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8E06FC" w:rsidP="008E06FC" w:rsidR="008E06FC">
      <w:pPr>
        <w:ind w:firstLine="360"/>
      </w:pPr>
      <w:r>
        <w:t>3.   Kalendar 55 dana</w:t>
      </w:r>
    </w:p>
    <w:p w:rsidRDefault="00D40945" w:rsidP="00EA3711" w:rsidR="00D40945" w:rsidRPr="00E7432A">
      <w:pPr>
        <w:ind w:firstLine="1440"/>
        <w:jc w:val="both"/>
      </w:pPr>
    </w:p>
    <w:p w:rsidRDefault="008E3C89" w:rsidR="008E3C89" w:rsidRPr="00E7432A">
      <w:pPr>
        <w:ind w:firstLine="1440"/>
        <w:jc w:val="both"/>
      </w:pPr>
    </w:p>
    <w:sectPr w:rsidSect="00F2165F" w:rsidR="008E3C89" w:rsidRPr="00E7432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3FB" w:rsidR="00AC33FB">
      <w:r>
        <w:separator/>
      </w:r>
    </w:p>
  </w:endnote>
  <w:endnote w:id="0" w:type="continuationSeparator">
    <w:p w:rsidRDefault="00AC33FB" w:rsidR="00AC33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3FB" w:rsidR="00AC33FB">
      <w:r>
        <w:separator/>
      </w:r>
    </w:p>
  </w:footnote>
  <w:footnote w:id="0" w:type="continuationSeparator">
    <w:p w:rsidRDefault="00AC33FB" w:rsidR="00AC33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B01" w:rsidP="001B70D9" w:rsidR="00924B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4B01" w:rsidR="00924B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B01" w:rsidP="001B70D9" w:rsidR="00924B01">
    <w:pPr>
      <w:pStyle w:val="Zaglavlje"/>
      <w:framePr w:y="1" w:xAlign="center" w:vAnchor="text" w:hAnchor="margin" w:wrap="around"/>
      <w:rPr>
        <w:rStyle w:val="Brojstranice"/>
      </w:rPr>
    </w:pPr>
  </w:p>
  <w:p w:rsidRDefault="00924B01" w:rsidP="00C43CDA" w:rsidR="00924B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6472D12A"/>
    <w:lvl w:tplc="DDC45D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04CBC"/>
    <w:rsid w:val="00005471"/>
    <w:rsid w:val="0000649B"/>
    <w:rsid w:val="000119A3"/>
    <w:rsid w:val="00011C68"/>
    <w:rsid w:val="00012324"/>
    <w:rsid w:val="0001245A"/>
    <w:rsid w:val="00012BB2"/>
    <w:rsid w:val="00014887"/>
    <w:rsid w:val="00016B25"/>
    <w:rsid w:val="0002203A"/>
    <w:rsid w:val="00022E1B"/>
    <w:rsid w:val="000268B5"/>
    <w:rsid w:val="0003207F"/>
    <w:rsid w:val="00035864"/>
    <w:rsid w:val="00036441"/>
    <w:rsid w:val="00037FA5"/>
    <w:rsid w:val="00037FC9"/>
    <w:rsid w:val="000436BB"/>
    <w:rsid w:val="00045E18"/>
    <w:rsid w:val="000477CD"/>
    <w:rsid w:val="00047A8F"/>
    <w:rsid w:val="00050860"/>
    <w:rsid w:val="000535EA"/>
    <w:rsid w:val="00057525"/>
    <w:rsid w:val="00057DAF"/>
    <w:rsid w:val="000624C6"/>
    <w:rsid w:val="00066DBF"/>
    <w:rsid w:val="00067508"/>
    <w:rsid w:val="00077C9D"/>
    <w:rsid w:val="00081FEC"/>
    <w:rsid w:val="00091B4B"/>
    <w:rsid w:val="000938B8"/>
    <w:rsid w:val="00095305"/>
    <w:rsid w:val="00097970"/>
    <w:rsid w:val="000A7AAA"/>
    <w:rsid w:val="000B0EBD"/>
    <w:rsid w:val="000B1FAD"/>
    <w:rsid w:val="000B3F90"/>
    <w:rsid w:val="000C066D"/>
    <w:rsid w:val="000C26C6"/>
    <w:rsid w:val="000C3181"/>
    <w:rsid w:val="000C44F1"/>
    <w:rsid w:val="000C7054"/>
    <w:rsid w:val="000D0569"/>
    <w:rsid w:val="000D24FE"/>
    <w:rsid w:val="000D3283"/>
    <w:rsid w:val="000D634F"/>
    <w:rsid w:val="000E38D9"/>
    <w:rsid w:val="000E762A"/>
    <w:rsid w:val="000F61EA"/>
    <w:rsid w:val="00102060"/>
    <w:rsid w:val="00106A56"/>
    <w:rsid w:val="0011144C"/>
    <w:rsid w:val="0011475A"/>
    <w:rsid w:val="001170AF"/>
    <w:rsid w:val="0012295A"/>
    <w:rsid w:val="0012539F"/>
    <w:rsid w:val="00143387"/>
    <w:rsid w:val="001437B2"/>
    <w:rsid w:val="0016762E"/>
    <w:rsid w:val="00173F18"/>
    <w:rsid w:val="00177EC7"/>
    <w:rsid w:val="00184137"/>
    <w:rsid w:val="001A6E9A"/>
    <w:rsid w:val="001B34F9"/>
    <w:rsid w:val="001B49A2"/>
    <w:rsid w:val="001B5F20"/>
    <w:rsid w:val="001B6575"/>
    <w:rsid w:val="001B6580"/>
    <w:rsid w:val="001B70D9"/>
    <w:rsid w:val="001C1653"/>
    <w:rsid w:val="001C271C"/>
    <w:rsid w:val="001C73F4"/>
    <w:rsid w:val="001C7F1E"/>
    <w:rsid w:val="001E2000"/>
    <w:rsid w:val="001E2722"/>
    <w:rsid w:val="001E31DF"/>
    <w:rsid w:val="001E375C"/>
    <w:rsid w:val="001E65DA"/>
    <w:rsid w:val="001F1957"/>
    <w:rsid w:val="00200587"/>
    <w:rsid w:val="00204273"/>
    <w:rsid w:val="00204C74"/>
    <w:rsid w:val="002063E3"/>
    <w:rsid w:val="00206DCA"/>
    <w:rsid w:val="0021117B"/>
    <w:rsid w:val="00224AFF"/>
    <w:rsid w:val="002358E7"/>
    <w:rsid w:val="002430DD"/>
    <w:rsid w:val="00247F1E"/>
    <w:rsid w:val="0025000D"/>
    <w:rsid w:val="00253AE3"/>
    <w:rsid w:val="002662C7"/>
    <w:rsid w:val="00267D26"/>
    <w:rsid w:val="00272004"/>
    <w:rsid w:val="0028507D"/>
    <w:rsid w:val="00292575"/>
    <w:rsid w:val="00293259"/>
    <w:rsid w:val="00294C75"/>
    <w:rsid w:val="002A1B0C"/>
    <w:rsid w:val="002A2AF5"/>
    <w:rsid w:val="002A36D6"/>
    <w:rsid w:val="002A3BEF"/>
    <w:rsid w:val="002B15A8"/>
    <w:rsid w:val="002B4236"/>
    <w:rsid w:val="002C3D49"/>
    <w:rsid w:val="002D2610"/>
    <w:rsid w:val="002D7681"/>
    <w:rsid w:val="002E4949"/>
    <w:rsid w:val="002E500F"/>
    <w:rsid w:val="002E5451"/>
    <w:rsid w:val="002E7A5E"/>
    <w:rsid w:val="002F0579"/>
    <w:rsid w:val="002F4AAF"/>
    <w:rsid w:val="002F66FE"/>
    <w:rsid w:val="00312009"/>
    <w:rsid w:val="00316816"/>
    <w:rsid w:val="00316FEE"/>
    <w:rsid w:val="00317905"/>
    <w:rsid w:val="00320C64"/>
    <w:rsid w:val="00323383"/>
    <w:rsid w:val="003276D7"/>
    <w:rsid w:val="00331D2D"/>
    <w:rsid w:val="003337A6"/>
    <w:rsid w:val="0033425E"/>
    <w:rsid w:val="00335336"/>
    <w:rsid w:val="00342079"/>
    <w:rsid w:val="003423AB"/>
    <w:rsid w:val="003445D8"/>
    <w:rsid w:val="00360FC8"/>
    <w:rsid w:val="003612A7"/>
    <w:rsid w:val="0036324B"/>
    <w:rsid w:val="00364A95"/>
    <w:rsid w:val="00372703"/>
    <w:rsid w:val="003747C7"/>
    <w:rsid w:val="00375C7E"/>
    <w:rsid w:val="0038265B"/>
    <w:rsid w:val="003832CA"/>
    <w:rsid w:val="00383AE3"/>
    <w:rsid w:val="003879D1"/>
    <w:rsid w:val="003924AF"/>
    <w:rsid w:val="003A56C0"/>
    <w:rsid w:val="003A610E"/>
    <w:rsid w:val="003B15CD"/>
    <w:rsid w:val="003B26DD"/>
    <w:rsid w:val="003C01DF"/>
    <w:rsid w:val="003C438A"/>
    <w:rsid w:val="003C54BF"/>
    <w:rsid w:val="003C5A98"/>
    <w:rsid w:val="003C62F2"/>
    <w:rsid w:val="003D02B1"/>
    <w:rsid w:val="003D405B"/>
    <w:rsid w:val="003E30AF"/>
    <w:rsid w:val="003E4D07"/>
    <w:rsid w:val="003E4DD9"/>
    <w:rsid w:val="003E7C98"/>
    <w:rsid w:val="003F1CF4"/>
    <w:rsid w:val="003F6533"/>
    <w:rsid w:val="00401BC7"/>
    <w:rsid w:val="00403B6C"/>
    <w:rsid w:val="00413C80"/>
    <w:rsid w:val="0041473A"/>
    <w:rsid w:val="00415293"/>
    <w:rsid w:val="0041638D"/>
    <w:rsid w:val="00421D71"/>
    <w:rsid w:val="004234DE"/>
    <w:rsid w:val="00423F56"/>
    <w:rsid w:val="0042724C"/>
    <w:rsid w:val="00431FE9"/>
    <w:rsid w:val="00432047"/>
    <w:rsid w:val="004351D0"/>
    <w:rsid w:val="00436570"/>
    <w:rsid w:val="00437B7B"/>
    <w:rsid w:val="00443F69"/>
    <w:rsid w:val="00444C9E"/>
    <w:rsid w:val="00451991"/>
    <w:rsid w:val="004638F5"/>
    <w:rsid w:val="0046632E"/>
    <w:rsid w:val="00476EB4"/>
    <w:rsid w:val="00482F57"/>
    <w:rsid w:val="00484B20"/>
    <w:rsid w:val="00484C41"/>
    <w:rsid w:val="0048554A"/>
    <w:rsid w:val="004863EF"/>
    <w:rsid w:val="0048747B"/>
    <w:rsid w:val="004973FC"/>
    <w:rsid w:val="004A0D7B"/>
    <w:rsid w:val="004A6F2C"/>
    <w:rsid w:val="004A6FA0"/>
    <w:rsid w:val="004B0FB3"/>
    <w:rsid w:val="004B490A"/>
    <w:rsid w:val="004C3969"/>
    <w:rsid w:val="004C3F59"/>
    <w:rsid w:val="004D5A26"/>
    <w:rsid w:val="004E1973"/>
    <w:rsid w:val="004E466C"/>
    <w:rsid w:val="004F5FE8"/>
    <w:rsid w:val="00503258"/>
    <w:rsid w:val="00506E79"/>
    <w:rsid w:val="005126B5"/>
    <w:rsid w:val="00512CCA"/>
    <w:rsid w:val="005158EC"/>
    <w:rsid w:val="005159C5"/>
    <w:rsid w:val="00523772"/>
    <w:rsid w:val="00525FF6"/>
    <w:rsid w:val="00532E0A"/>
    <w:rsid w:val="00533F82"/>
    <w:rsid w:val="00534964"/>
    <w:rsid w:val="00534EB1"/>
    <w:rsid w:val="0053545A"/>
    <w:rsid w:val="00540274"/>
    <w:rsid w:val="0054259D"/>
    <w:rsid w:val="005437AE"/>
    <w:rsid w:val="00550133"/>
    <w:rsid w:val="00551E44"/>
    <w:rsid w:val="00554CD6"/>
    <w:rsid w:val="00556098"/>
    <w:rsid w:val="0055735A"/>
    <w:rsid w:val="00557375"/>
    <w:rsid w:val="00564AB5"/>
    <w:rsid w:val="00566E24"/>
    <w:rsid w:val="005677F8"/>
    <w:rsid w:val="00567F63"/>
    <w:rsid w:val="005854B8"/>
    <w:rsid w:val="005868D0"/>
    <w:rsid w:val="00592497"/>
    <w:rsid w:val="005931E7"/>
    <w:rsid w:val="005A3417"/>
    <w:rsid w:val="005B1166"/>
    <w:rsid w:val="005B59B6"/>
    <w:rsid w:val="005B76E3"/>
    <w:rsid w:val="005C01B9"/>
    <w:rsid w:val="005C0B17"/>
    <w:rsid w:val="005D2A79"/>
    <w:rsid w:val="005D5275"/>
    <w:rsid w:val="005D6A38"/>
    <w:rsid w:val="005D7A2F"/>
    <w:rsid w:val="005D7EC1"/>
    <w:rsid w:val="005E0CFB"/>
    <w:rsid w:val="005E55B1"/>
    <w:rsid w:val="00603FE9"/>
    <w:rsid w:val="0060619F"/>
    <w:rsid w:val="006078AC"/>
    <w:rsid w:val="00613D0A"/>
    <w:rsid w:val="006207DD"/>
    <w:rsid w:val="00631ED2"/>
    <w:rsid w:val="00632865"/>
    <w:rsid w:val="00633654"/>
    <w:rsid w:val="006372FF"/>
    <w:rsid w:val="00644281"/>
    <w:rsid w:val="00645390"/>
    <w:rsid w:val="00647C41"/>
    <w:rsid w:val="00652724"/>
    <w:rsid w:val="00657EE0"/>
    <w:rsid w:val="00664D11"/>
    <w:rsid w:val="00666402"/>
    <w:rsid w:val="00671125"/>
    <w:rsid w:val="00674856"/>
    <w:rsid w:val="00674936"/>
    <w:rsid w:val="00675F3D"/>
    <w:rsid w:val="0068625A"/>
    <w:rsid w:val="00687848"/>
    <w:rsid w:val="006901B1"/>
    <w:rsid w:val="00693AC1"/>
    <w:rsid w:val="00695CF9"/>
    <w:rsid w:val="0069656A"/>
    <w:rsid w:val="006A11E9"/>
    <w:rsid w:val="006A17F0"/>
    <w:rsid w:val="006A6AB3"/>
    <w:rsid w:val="006A6EBE"/>
    <w:rsid w:val="006B29B9"/>
    <w:rsid w:val="006B5168"/>
    <w:rsid w:val="006C36CE"/>
    <w:rsid w:val="006C4658"/>
    <w:rsid w:val="006C4FDF"/>
    <w:rsid w:val="006C6E8F"/>
    <w:rsid w:val="006D49C9"/>
    <w:rsid w:val="006E006D"/>
    <w:rsid w:val="006E4C3F"/>
    <w:rsid w:val="006F212A"/>
    <w:rsid w:val="00711561"/>
    <w:rsid w:val="00720026"/>
    <w:rsid w:val="0073010A"/>
    <w:rsid w:val="00734726"/>
    <w:rsid w:val="0073714E"/>
    <w:rsid w:val="00737AF4"/>
    <w:rsid w:val="0074300B"/>
    <w:rsid w:val="0074690E"/>
    <w:rsid w:val="00750D1F"/>
    <w:rsid w:val="007513E9"/>
    <w:rsid w:val="0075223E"/>
    <w:rsid w:val="0076251B"/>
    <w:rsid w:val="00762CBB"/>
    <w:rsid w:val="00762CF1"/>
    <w:rsid w:val="007657AA"/>
    <w:rsid w:val="00766D29"/>
    <w:rsid w:val="007718BD"/>
    <w:rsid w:val="007718DB"/>
    <w:rsid w:val="0077329E"/>
    <w:rsid w:val="0077562F"/>
    <w:rsid w:val="00777FD2"/>
    <w:rsid w:val="0078009A"/>
    <w:rsid w:val="00784814"/>
    <w:rsid w:val="00784C00"/>
    <w:rsid w:val="0079423E"/>
    <w:rsid w:val="00796AED"/>
    <w:rsid w:val="007A3BF8"/>
    <w:rsid w:val="007A4540"/>
    <w:rsid w:val="007A5699"/>
    <w:rsid w:val="007A737A"/>
    <w:rsid w:val="007B4293"/>
    <w:rsid w:val="007B604E"/>
    <w:rsid w:val="007B72B7"/>
    <w:rsid w:val="007C3630"/>
    <w:rsid w:val="007C3B75"/>
    <w:rsid w:val="007D4EC1"/>
    <w:rsid w:val="007E44C8"/>
    <w:rsid w:val="007E7376"/>
    <w:rsid w:val="007F1C41"/>
    <w:rsid w:val="007F27FA"/>
    <w:rsid w:val="007F4714"/>
    <w:rsid w:val="007F6415"/>
    <w:rsid w:val="00801F32"/>
    <w:rsid w:val="008023F7"/>
    <w:rsid w:val="00816942"/>
    <w:rsid w:val="00817430"/>
    <w:rsid w:val="00817C66"/>
    <w:rsid w:val="008217D7"/>
    <w:rsid w:val="00827668"/>
    <w:rsid w:val="00831824"/>
    <w:rsid w:val="00831BC7"/>
    <w:rsid w:val="00834A06"/>
    <w:rsid w:val="00836CE2"/>
    <w:rsid w:val="00837107"/>
    <w:rsid w:val="0084069A"/>
    <w:rsid w:val="0084700D"/>
    <w:rsid w:val="008477E1"/>
    <w:rsid w:val="008533E9"/>
    <w:rsid w:val="00855A65"/>
    <w:rsid w:val="00860129"/>
    <w:rsid w:val="00875548"/>
    <w:rsid w:val="00881FB0"/>
    <w:rsid w:val="00887BDE"/>
    <w:rsid w:val="00891550"/>
    <w:rsid w:val="00895600"/>
    <w:rsid w:val="008A224F"/>
    <w:rsid w:val="008A6156"/>
    <w:rsid w:val="008A66B9"/>
    <w:rsid w:val="008A786C"/>
    <w:rsid w:val="008B0E56"/>
    <w:rsid w:val="008C4C1D"/>
    <w:rsid w:val="008C7029"/>
    <w:rsid w:val="008D136D"/>
    <w:rsid w:val="008D4586"/>
    <w:rsid w:val="008D667D"/>
    <w:rsid w:val="008D6E51"/>
    <w:rsid w:val="008E06FC"/>
    <w:rsid w:val="008E0CE8"/>
    <w:rsid w:val="008E191F"/>
    <w:rsid w:val="008E2C09"/>
    <w:rsid w:val="008E3C89"/>
    <w:rsid w:val="008E741D"/>
    <w:rsid w:val="008F1B2D"/>
    <w:rsid w:val="00901EF5"/>
    <w:rsid w:val="00904EAF"/>
    <w:rsid w:val="00912CF5"/>
    <w:rsid w:val="009137B1"/>
    <w:rsid w:val="00915943"/>
    <w:rsid w:val="009176A5"/>
    <w:rsid w:val="00922E56"/>
    <w:rsid w:val="00924B01"/>
    <w:rsid w:val="009273C2"/>
    <w:rsid w:val="00930B0A"/>
    <w:rsid w:val="00934E9B"/>
    <w:rsid w:val="00936874"/>
    <w:rsid w:val="00937840"/>
    <w:rsid w:val="009525D4"/>
    <w:rsid w:val="00956775"/>
    <w:rsid w:val="00962E8C"/>
    <w:rsid w:val="00967D14"/>
    <w:rsid w:val="0097017F"/>
    <w:rsid w:val="00970758"/>
    <w:rsid w:val="00973A6C"/>
    <w:rsid w:val="009758AA"/>
    <w:rsid w:val="00980E4D"/>
    <w:rsid w:val="0098148F"/>
    <w:rsid w:val="0098480C"/>
    <w:rsid w:val="009945C3"/>
    <w:rsid w:val="009A2999"/>
    <w:rsid w:val="009A2E27"/>
    <w:rsid w:val="009A412B"/>
    <w:rsid w:val="009A68F4"/>
    <w:rsid w:val="009B2871"/>
    <w:rsid w:val="009B40D7"/>
    <w:rsid w:val="009B46D8"/>
    <w:rsid w:val="009C1555"/>
    <w:rsid w:val="009C1900"/>
    <w:rsid w:val="009C1C8D"/>
    <w:rsid w:val="009C2543"/>
    <w:rsid w:val="009C3EE6"/>
    <w:rsid w:val="009C670C"/>
    <w:rsid w:val="009C6A92"/>
    <w:rsid w:val="009D3D94"/>
    <w:rsid w:val="009E00E5"/>
    <w:rsid w:val="009E2F40"/>
    <w:rsid w:val="009E5D6D"/>
    <w:rsid w:val="009F0B91"/>
    <w:rsid w:val="009F6E9E"/>
    <w:rsid w:val="00A057E5"/>
    <w:rsid w:val="00A07CA2"/>
    <w:rsid w:val="00A164DC"/>
    <w:rsid w:val="00A214C9"/>
    <w:rsid w:val="00A26B7E"/>
    <w:rsid w:val="00A317CA"/>
    <w:rsid w:val="00A32413"/>
    <w:rsid w:val="00A32F18"/>
    <w:rsid w:val="00A34433"/>
    <w:rsid w:val="00A36F6C"/>
    <w:rsid w:val="00A405B5"/>
    <w:rsid w:val="00A41A68"/>
    <w:rsid w:val="00A46436"/>
    <w:rsid w:val="00A57AB7"/>
    <w:rsid w:val="00A57DB1"/>
    <w:rsid w:val="00A63F24"/>
    <w:rsid w:val="00A64E4E"/>
    <w:rsid w:val="00A73C21"/>
    <w:rsid w:val="00A76FD5"/>
    <w:rsid w:val="00A85849"/>
    <w:rsid w:val="00A86D8A"/>
    <w:rsid w:val="00A8702F"/>
    <w:rsid w:val="00A90AB3"/>
    <w:rsid w:val="00A91A8A"/>
    <w:rsid w:val="00A96047"/>
    <w:rsid w:val="00AA16FD"/>
    <w:rsid w:val="00AA2574"/>
    <w:rsid w:val="00AA2AC6"/>
    <w:rsid w:val="00AA6B6E"/>
    <w:rsid w:val="00AA6D61"/>
    <w:rsid w:val="00AB41D8"/>
    <w:rsid w:val="00AB7B53"/>
    <w:rsid w:val="00AC280F"/>
    <w:rsid w:val="00AC2D48"/>
    <w:rsid w:val="00AC33FB"/>
    <w:rsid w:val="00AE308E"/>
    <w:rsid w:val="00AE7B4B"/>
    <w:rsid w:val="00B01505"/>
    <w:rsid w:val="00B11756"/>
    <w:rsid w:val="00B15E6C"/>
    <w:rsid w:val="00B17563"/>
    <w:rsid w:val="00B17622"/>
    <w:rsid w:val="00B24B41"/>
    <w:rsid w:val="00B31C15"/>
    <w:rsid w:val="00B32948"/>
    <w:rsid w:val="00B331BF"/>
    <w:rsid w:val="00B402A0"/>
    <w:rsid w:val="00B40458"/>
    <w:rsid w:val="00B42F00"/>
    <w:rsid w:val="00B44E4B"/>
    <w:rsid w:val="00B473FC"/>
    <w:rsid w:val="00B47904"/>
    <w:rsid w:val="00B5144B"/>
    <w:rsid w:val="00B5742B"/>
    <w:rsid w:val="00B65E50"/>
    <w:rsid w:val="00B67389"/>
    <w:rsid w:val="00B70106"/>
    <w:rsid w:val="00B70775"/>
    <w:rsid w:val="00B71B9F"/>
    <w:rsid w:val="00B76165"/>
    <w:rsid w:val="00B82540"/>
    <w:rsid w:val="00B86000"/>
    <w:rsid w:val="00B95B20"/>
    <w:rsid w:val="00B96BA2"/>
    <w:rsid w:val="00B97D8E"/>
    <w:rsid w:val="00BA0685"/>
    <w:rsid w:val="00BA5090"/>
    <w:rsid w:val="00BA65AC"/>
    <w:rsid w:val="00BB75D1"/>
    <w:rsid w:val="00BB7831"/>
    <w:rsid w:val="00BC41E3"/>
    <w:rsid w:val="00BD27B6"/>
    <w:rsid w:val="00BE33FF"/>
    <w:rsid w:val="00BF0C8B"/>
    <w:rsid w:val="00BF32DE"/>
    <w:rsid w:val="00BF4E45"/>
    <w:rsid w:val="00C01E5C"/>
    <w:rsid w:val="00C102E3"/>
    <w:rsid w:val="00C10961"/>
    <w:rsid w:val="00C1147F"/>
    <w:rsid w:val="00C11B05"/>
    <w:rsid w:val="00C2016D"/>
    <w:rsid w:val="00C201BF"/>
    <w:rsid w:val="00C225D9"/>
    <w:rsid w:val="00C261E7"/>
    <w:rsid w:val="00C3267C"/>
    <w:rsid w:val="00C339F6"/>
    <w:rsid w:val="00C43CDA"/>
    <w:rsid w:val="00C45C8B"/>
    <w:rsid w:val="00C55656"/>
    <w:rsid w:val="00C56925"/>
    <w:rsid w:val="00C64152"/>
    <w:rsid w:val="00C658F3"/>
    <w:rsid w:val="00C66216"/>
    <w:rsid w:val="00C66434"/>
    <w:rsid w:val="00C704F5"/>
    <w:rsid w:val="00C8590C"/>
    <w:rsid w:val="00C86D0E"/>
    <w:rsid w:val="00CA01EF"/>
    <w:rsid w:val="00CA64B2"/>
    <w:rsid w:val="00CA6C8C"/>
    <w:rsid w:val="00CD0A73"/>
    <w:rsid w:val="00CD0E40"/>
    <w:rsid w:val="00CD35DC"/>
    <w:rsid w:val="00CD5BA1"/>
    <w:rsid w:val="00CE0DA6"/>
    <w:rsid w:val="00CE0E3B"/>
    <w:rsid w:val="00CE0EE4"/>
    <w:rsid w:val="00CF63EE"/>
    <w:rsid w:val="00D011C4"/>
    <w:rsid w:val="00D02748"/>
    <w:rsid w:val="00D1493B"/>
    <w:rsid w:val="00D14CC3"/>
    <w:rsid w:val="00D158F5"/>
    <w:rsid w:val="00D17E89"/>
    <w:rsid w:val="00D206C0"/>
    <w:rsid w:val="00D212DB"/>
    <w:rsid w:val="00D21FBC"/>
    <w:rsid w:val="00D23251"/>
    <w:rsid w:val="00D237E1"/>
    <w:rsid w:val="00D24D2F"/>
    <w:rsid w:val="00D258FD"/>
    <w:rsid w:val="00D31014"/>
    <w:rsid w:val="00D32100"/>
    <w:rsid w:val="00D37D5B"/>
    <w:rsid w:val="00D40945"/>
    <w:rsid w:val="00D41B5D"/>
    <w:rsid w:val="00D426C5"/>
    <w:rsid w:val="00D43BB9"/>
    <w:rsid w:val="00D47342"/>
    <w:rsid w:val="00D505FE"/>
    <w:rsid w:val="00D5656A"/>
    <w:rsid w:val="00D56F17"/>
    <w:rsid w:val="00D618C7"/>
    <w:rsid w:val="00D64021"/>
    <w:rsid w:val="00D66FA9"/>
    <w:rsid w:val="00D70269"/>
    <w:rsid w:val="00D73107"/>
    <w:rsid w:val="00D745AC"/>
    <w:rsid w:val="00D7485B"/>
    <w:rsid w:val="00D76AAC"/>
    <w:rsid w:val="00D77EA4"/>
    <w:rsid w:val="00D879F1"/>
    <w:rsid w:val="00D92E06"/>
    <w:rsid w:val="00D94A1D"/>
    <w:rsid w:val="00D956C1"/>
    <w:rsid w:val="00D97782"/>
    <w:rsid w:val="00D97825"/>
    <w:rsid w:val="00DA146A"/>
    <w:rsid w:val="00DA3A05"/>
    <w:rsid w:val="00DA4636"/>
    <w:rsid w:val="00DB3701"/>
    <w:rsid w:val="00DC0606"/>
    <w:rsid w:val="00DD3105"/>
    <w:rsid w:val="00DD6682"/>
    <w:rsid w:val="00DD706E"/>
    <w:rsid w:val="00DE1016"/>
    <w:rsid w:val="00DE1113"/>
    <w:rsid w:val="00DE5F69"/>
    <w:rsid w:val="00DE7528"/>
    <w:rsid w:val="00DF07D6"/>
    <w:rsid w:val="00DF155A"/>
    <w:rsid w:val="00E014CF"/>
    <w:rsid w:val="00E0373A"/>
    <w:rsid w:val="00E117B7"/>
    <w:rsid w:val="00E20CDD"/>
    <w:rsid w:val="00E23AF8"/>
    <w:rsid w:val="00E25028"/>
    <w:rsid w:val="00E47678"/>
    <w:rsid w:val="00E57579"/>
    <w:rsid w:val="00E60C19"/>
    <w:rsid w:val="00E61264"/>
    <w:rsid w:val="00E631C3"/>
    <w:rsid w:val="00E7432A"/>
    <w:rsid w:val="00E86A00"/>
    <w:rsid w:val="00E874A7"/>
    <w:rsid w:val="00E96356"/>
    <w:rsid w:val="00E97C05"/>
    <w:rsid w:val="00E97CF3"/>
    <w:rsid w:val="00EA028A"/>
    <w:rsid w:val="00EA3711"/>
    <w:rsid w:val="00EA4499"/>
    <w:rsid w:val="00EA5830"/>
    <w:rsid w:val="00EB10A2"/>
    <w:rsid w:val="00EC0019"/>
    <w:rsid w:val="00EC5603"/>
    <w:rsid w:val="00EC7376"/>
    <w:rsid w:val="00ED4C16"/>
    <w:rsid w:val="00EF1BFD"/>
    <w:rsid w:val="00EF45F8"/>
    <w:rsid w:val="00F02A50"/>
    <w:rsid w:val="00F040DB"/>
    <w:rsid w:val="00F1723F"/>
    <w:rsid w:val="00F2165F"/>
    <w:rsid w:val="00F376FF"/>
    <w:rsid w:val="00F46E60"/>
    <w:rsid w:val="00F4767A"/>
    <w:rsid w:val="00F47A1C"/>
    <w:rsid w:val="00F56763"/>
    <w:rsid w:val="00F6215D"/>
    <w:rsid w:val="00F623C3"/>
    <w:rsid w:val="00F72037"/>
    <w:rsid w:val="00F7307B"/>
    <w:rsid w:val="00F734CA"/>
    <w:rsid w:val="00F73514"/>
    <w:rsid w:val="00F75E50"/>
    <w:rsid w:val="00F80FAB"/>
    <w:rsid w:val="00F82537"/>
    <w:rsid w:val="00F83779"/>
    <w:rsid w:val="00F94029"/>
    <w:rsid w:val="00F952E7"/>
    <w:rsid w:val="00F96366"/>
    <w:rsid w:val="00FA1BD4"/>
    <w:rsid w:val="00FA4271"/>
    <w:rsid w:val="00FB4E07"/>
    <w:rsid w:val="00FB59D9"/>
    <w:rsid w:val="00FC64FE"/>
    <w:rsid w:val="00FD4C91"/>
    <w:rsid w:val="00FD5332"/>
    <w:rsid w:val="00FD59DB"/>
    <w:rsid w:val="00FE0BA4"/>
    <w:rsid w:val="00FE0CCA"/>
    <w:rsid w:val="00FE531C"/>
    <w:rsid w:val="00FF0792"/>
    <w:rsid w:val="00FF52AF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229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9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9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9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9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229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9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9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9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9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1407</izvorni_sadrzaj>
    <derivirana_varijabla naziv="DomainObject.Predmet.Broj_1">1407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ČL.444.ST.1.SZ</izvorni_sadrzaj>
    <derivirana_varijabla naziv="DomainObject.Predmet.Opis_1">ČL.444.ST.1.SZ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St-1407/2016</izvorni_sadrzaj>
    <derivirana_varijabla naziv="DomainObject.Predmet.OznakaBroj_1">St-1407/2016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ČL.11.SZ</izvorni_sadrzaj>
    <derivirana_varijabla naziv="DomainObject.Predmet.PrimjedbaSuca_1">ČL.11.SZ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INICIJATIVA MLADIH INTELEKTUALACA</izvorni_sadrzaj>
    <derivirana_varijabla naziv="DomainObject.Predmet.ProtustrankaFormated_1">  INICIJATIVA MLADIH INTELEKTUALACA</derivirana_varijabla>
  </DomainObject.Predmet.ProtustrankaFormated>
  <DomainObject.Predmet.ProtustrankaFormatedOIB>
    <izvorni_sadrzaj>  INICIJATIVA MLADIH INTELEKTUALACA, OIB 74577209093</izvorni_sadrzaj>
    <derivirana_varijabla naziv="DomainObject.Predmet.ProtustrankaFormatedOIB_1">  INICIJATIVA MLADIH INTELEKTUALACA, OIB 74577209093</derivirana_varijabla>
  </DomainObject.Predmet.ProtustrankaFormatedOIB>
  <DomainObject.Predmet.ProtustrankaFormatedWithAdress>
    <izvorni_sadrzaj> INICIJATIVA MLADIH INTELEKTUALACA, Antolovečki put 3, 10000 Zagreb</izvorni_sadrzaj>
    <derivirana_varijabla naziv="DomainObject.Predmet.ProtustrankaFormatedWithAdress_1"> INICIJATIVA MLADIH INTELEKTUALACA, Antolovečki put 3, 10000 Zagreb</derivirana_varijabla>
  </DomainObject.Predmet.ProtustrankaFormatedWithAdress>
  <DomainObject.Predmet.ProtustrankaFormatedWithAdressOIB>
    <izvorni_sadrzaj> INICIJATIVA MLADIH INTELEKTUALACA, OIB 74577209093, Antolovečki put 3, 10000 Zagreb</izvorni_sadrzaj>
    <derivirana_varijabla naziv="DomainObject.Predmet.ProtustrankaFormatedWithAdressOIB_1"> INICIJATIVA MLADIH INTELEKTUALACA, OIB 74577209093, Antolovečki put 3, 10000 Zagreb</derivirana_varijabla>
  </DomainObject.Predmet.ProtustrankaFormatedWithAdressOIB>
  <DomainObject.Predmet.ProtustrankaWithAdress>
    <izvorni_sadrzaj>INICIJATIVA MLADIH INTELEKTUALACA Antolovečki put 3, 10000 Zagreb</izvorni_sadrzaj>
    <derivirana_varijabla naziv="DomainObject.Predmet.ProtustrankaWithAdress_1">INICIJATIVA MLADIH INTELEKTUALACA Antolovečki put 3, 10000 Zagreb</derivirana_varijabla>
  </DomainObject.Predmet.ProtustrankaWithAdress>
  <DomainObject.Predmet.ProtustrankaWithAdressOIB>
    <izvorni_sadrzaj>INICIJATIVA MLADIH INTELEKTUALACA, OIB 74577209093, Antolovečki put 3, 10000 Zagreb</izvorni_sadrzaj>
    <derivirana_varijabla naziv="DomainObject.Predmet.ProtustrankaWithAdressOIB_1">INICIJATIVA MLADIH INTELEKTUALACA, OIB 74577209093, Antolovečki put 3, 10000 Zagreb</derivirana_varijabla>
  </DomainObject.Predmet.ProtustrankaWithAdressOIB>
  <DomainObject.Predmet.ProtustrankaNazivFormated>
    <izvorni_sadrzaj>INICIJATIVA MLADIH INTELEKTUALACA</izvorni_sadrzaj>
    <derivirana_varijabla naziv="DomainObject.Predmet.ProtustrankaNazivFormated_1">INICIJATIVA MLADIH INTELEKTUALACA</derivirana_varijabla>
  </DomainObject.Predmet.ProtustrankaNazivFormated>
  <DomainObject.Predmet.ProtustrankaNazivFormatedOIB>
    <izvorni_sadrzaj>INICIJATIVA MLADIH INTELEKTUALACA, OIB 74577209093</izvorni_sadrzaj>
    <derivirana_varijabla naziv="DomainObject.Predmet.ProtustrankaNazivFormatedOIB_1">INICIJATIVA MLADIH INTELEKTUALACA, OIB 74577209093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6193.35</izvorni_sadrzaj>
    <derivirana_varijabla naziv="DomainObject.Predmet.TrenutnaVrijednost_1">6193.35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Zora Biondić</izvorni_sadrzaj>
    <derivirana_varijabla naziv="DomainObject.Predmet.Zapisnicar_1">Zora Biondić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INICIJATIVA MLADIH INTELEKTUALACA</item>
    </izvorni_sadrzaj>
    <derivirana_varijabla naziv="DomainObject.Predmet.ProtuStrankaListFormated_1">
      <item>INICIJATIVA MLADIH INTELEKTUALACA</item>
    </derivirana_varijabla>
  </DomainObject.Predmet.ProtuStrankaListFormated>
  <DomainObject.Predmet.ProtuStrankaListFormatedOIB>
    <izvorni_sadrzaj>
      <item>INICIJATIVA MLADIH INTELEKTUALACA, OIB 74577209093</item>
    </izvorni_sadrzaj>
    <derivirana_varijabla naziv="DomainObject.Predmet.ProtuStrankaListFormatedOIB_1">
      <item>INICIJATIVA MLADIH INTELEKTUALACA, OIB 74577209093</item>
    </derivirana_varijabla>
  </DomainObject.Predmet.ProtuStrankaListFormatedOIB>
  <DomainObject.Predmet.ProtuStrankaListFormatedWithAdress>
    <izvorni_sadrzaj>
      <item>INICIJATIVA MLADIH INTELEKTUALACA, Antolovečki put 3, 10000 Zagreb</item>
    </izvorni_sadrzaj>
    <derivirana_varijabla naziv="DomainObject.Predmet.ProtuStrankaListFormatedWithAdress_1">
      <item>INICIJATIVA MLADIH INTELEKTUALACA, Antolovečki put 3, 10000 Zagreb</item>
    </derivirana_varijabla>
  </DomainObject.Predmet.ProtuStrankaListFormatedWithAdress>
  <DomainObject.Predmet.ProtuStrankaListFormatedWithAdressOIB>
    <izvorni_sadrzaj>
      <item>INICIJATIVA MLADIH INTELEKTUALACA, OIB 74577209093, Antolovečki put 3, 10000 Zagreb</item>
    </izvorni_sadrzaj>
    <derivirana_varijabla naziv="DomainObject.Predmet.ProtuStrankaListFormatedWithAdressOIB_1">
      <item>INICIJATIVA MLADIH INTELEKTUALACA, OIB 74577209093, Antolovečki put 3, 10000 Zagreb</item>
    </derivirana_varijabla>
  </DomainObject.Predmet.ProtuStrankaListFormatedWithAdressOIB>
  <DomainObject.Predmet.ProtuStrankaListNazivFormated>
    <izvorni_sadrzaj>
      <item>INICIJATIVA MLADIH INTELEKTUALACA</item>
    </izvorni_sadrzaj>
    <derivirana_varijabla naziv="DomainObject.Predmet.ProtuStrankaListNazivFormated_1">
      <item>INICIJATIVA MLADIH INTELEKTUALACA</item>
    </derivirana_varijabla>
  </DomainObject.Predmet.ProtuStrankaListNazivFormated>
  <DomainObject.Predmet.ProtuStrankaListNazivFormatedOIB>
    <izvorni_sadrzaj>
      <item>INICIJATIVA MLADIH INTELEKTUALACA, OIB 74577209093</item>
    </izvorni_sadrzaj>
    <derivirana_varijabla naziv="DomainObject.Predmet.ProtuStrankaListNazivFormatedOIB_1">
      <item>INICIJATIVA MLADIH INTELEKTUALACA, OIB 74577209093</item>
    </derivirana_varijabla>
  </DomainObject.Predmet.ProtuStrankaListNazivFormatedOIB>
  <DomainObject.Predmet.OstaliListFormated>
    <izvorni_sadrzaj>
      <item>Ivan Siketić</item>
    </izvorni_sadrzaj>
    <derivirana_varijabla naziv="DomainObject.Predmet.OstaliListFormated_1">
      <item>Ivan Siketić</item>
    </derivirana_varijabla>
  </DomainObject.Predmet.OstaliListFormated>
  <DomainObject.Predmet.OstaliListFormatedOIB>
    <izvorni_sadrzaj>
      <item>Ivan Siketić, OIB 85814310352</item>
    </izvorni_sadrzaj>
    <derivirana_varijabla naziv="DomainObject.Predmet.OstaliListFormatedOIB_1">
      <item>Ivan Siketić, OIB 85814310352</item>
    </derivirana_varijabla>
  </DomainObject.Predmet.OstaliListFormatedOIB>
  <DomainObject.Predmet.OstaliListFormatedWithAdress>
    <izvorni_sadrzaj>
      <item>Ivan Siketić, Andjela Horvat 3, 10000 Zagreb</item>
    </izvorni_sadrzaj>
    <derivirana_varijabla naziv="DomainObject.Predmet.OstaliListFormatedWithAdress_1">
      <item>Ivan Siketić, Andjela Horvat 3, 10000 Zagreb</item>
    </derivirana_varijabla>
  </DomainObject.Predmet.OstaliListFormatedWithAdress>
  <DomainObject.Predmet.OstaliListFormatedWithAdressOIB>
    <izvorni_sadrzaj>
      <item>Ivan Siketić, OIB 85814310352, Andjela Horvat 3, 10000 Zagreb</item>
    </izvorni_sadrzaj>
    <derivirana_varijabla naziv="DomainObject.Predmet.OstaliListFormatedWithAdressOIB_1">
      <item>Ivan Siketić, OIB 85814310352, Andjela Horvat 3, 10000 Zagreb</item>
    </derivirana_varijabla>
  </DomainObject.Predmet.OstaliListFormatedWithAdressOIB>
  <DomainObject.Predmet.OstaliListNazivFormated>
    <izvorni_sadrzaj>
      <item>Ivan Siketić</item>
    </izvorni_sadrzaj>
    <derivirana_varijabla naziv="DomainObject.Predmet.OstaliListNazivFormated_1">
      <item>Ivan Siketić</item>
    </derivirana_varijabla>
  </DomainObject.Predmet.OstaliListNazivFormated>
  <DomainObject.Predmet.OstaliListNazivFormatedOIB>
    <izvorni_sadrzaj>
      <item>Ivan Siketić, OIB 85814310352</item>
    </izvorni_sadrzaj>
    <derivirana_varijabla naziv="DomainObject.Predmet.OstaliListNazivFormatedOIB_1">
      <item>Ivan Siketić, OIB 85814310352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INICIJATIVA MLADIH INTELEKTUALACA</izvorni_sadrzaj>
    <derivirana_varijabla naziv="DomainObject.Predmet.ProtustrankaIDrugi_1">INICIJATIVA MLADIH INTELEKTUALACA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INICIJATIVA MLADIH INTELEKTUALACA, OIB 74577209093, Antolovečki put 3, 10000 Zagreb</izvorni_sadrzaj>
    <derivirana_varijabla naziv="DomainObject.Predmet.ProtustrankaIDrugiAdressOIB_1">INICIJATIVA MLADIH INTELEKTUALACA, OIB 74577209093, Antolovečki put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INICIJATIVA MLADIH INTELEKTUALACA</item>
      <item>FINA Regionalni centar Zagreb</item>
      <item>Ivan Siketić</item>
    </izvorni_sadrzaj>
    <derivirana_varijabla naziv="DomainObject.Predmet.SudioniciListNaziv_1">
      <item>INICIJATIVA MLADIH INTELEKTUALACA</item>
      <item>FINA Regionalni centar Zagreb</item>
      <item>Ivan Siketić</item>
    </derivirana_varijabla>
  </DomainObject.Predmet.SudioniciListNaziv>
  <DomainObject.Predmet.SudioniciListAdressOIB>
    <izvorni_sadrzaj>
      <item>INICIJATIVA MLADIH INTELEKTUALACA, OIB 74577209093, Antolovečki put 3,10000 Zagreb</item>
      <item>FINA Regionalni centar Zagreb, OIB 85821130368, Trg svibanjskih žrtava 1995. br 1,10000 Zagreb</item>
      <item>Ivan Siketić, OIB 85814310352, Andjela Horvat 3,10000 Zagreb</item>
    </izvorni_sadrzaj>
    <derivirana_varijabla naziv="DomainObject.Predmet.SudioniciListAdressOIB_1">
      <item>INICIJATIVA MLADIH INTELEKTUALACA, OIB 74577209093, Antolovečki put 3,10000 Zagreb</item>
      <item>FINA Regionalni centar Zagreb, OIB 85821130368, Trg svibanjskih žrtava 1995. br 1,10000 Zagreb</item>
      <item>Ivan Siketić, OIB 85814310352, Andjela Horvat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74577209093</item>
      <item>, OIB 85821130368</item>
      <item>, OIB 85814310352</item>
    </izvorni_sadrzaj>
    <derivirana_varijabla naziv="DomainObject.Predmet.SudioniciListNazivOIB_1">
      <item>, OIB 74577209093</item>
      <item>, OIB 85821130368</item>
      <item>, OIB 85814310352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6DFF22-9C52-4970-B969-E10974D594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378</properties:Words>
  <properties:Characters>2085</properties:Characters>
  <properties:Lines>57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2016-05-31T10:26:00Z</dcterms:created>
  <dc:creator>Korisnik</dc:creator>
  <cp:keywords/>
  <cp:lastModifiedBy>wsadmin</cp:lastModifiedBy>
  <cp:lastPrinted>2016-05-30T12:35:00Z</cp:lastPrinted>
  <dcterms:modified xmlns:xsi="http://www.w3.org/2001/XMLSchema-instance" xsi:type="dcterms:W3CDTF">2016-05-31T10:42:00Z</dcterms:modified>
  <cp:revision>4</cp:revision>
  <dc:subject/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