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67ba" w14:paraId="7b267ba" w:rsidRDefault="00B90378" w:rsidP="00B90378" w:rsidR="00B90378" w:rsidRPr="002741EF">
      <w:pPr>
        <w15:collapsed w:val="false"/>
      </w:pPr>
      <w:bookmarkStart w:name="_GoBack" w:id="0"/>
      <w:bookmarkEnd w:id="0"/>
      <w:r w:rsidRPr="002741EF">
        <w:t xml:space="preserve">                </w:t>
      </w:r>
      <w:r w:rsidRPr="002741EF">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2741EF">
        <w:tab/>
      </w:r>
      <w:r w:rsidRPr="002741EF">
        <w:tab/>
      </w:r>
      <w:r w:rsidRPr="002741EF">
        <w:tab/>
      </w:r>
      <w:r w:rsidRPr="002741EF">
        <w:tab/>
      </w:r>
      <w:r w:rsidRPr="002741EF">
        <w:tab/>
      </w:r>
      <w:r w:rsidRPr="002741EF">
        <w:tab/>
        <w:t xml:space="preserve">  Poslovni broj: 12. St-805/2017</w:t>
      </w:r>
      <w:r w:rsidR="006C3E56" w:rsidRPr="002741EF">
        <w:t>-26</w:t>
      </w:r>
    </w:p>
    <w:p w:rsidRDefault="00B90378" w:rsidP="00B90378" w:rsidR="00B90378" w:rsidRPr="002741EF">
      <w:r w:rsidRPr="002741EF">
        <w:t>REPUBLIKA HRVATSKA</w:t>
      </w:r>
    </w:p>
    <w:p w:rsidRDefault="00B90378" w:rsidP="00B90378" w:rsidR="00B90378" w:rsidRPr="002741EF">
      <w:r w:rsidRPr="002741EF">
        <w:t>TRGOVAČKI SUD U SPLITU</w:t>
      </w:r>
    </w:p>
    <w:p w:rsidRDefault="00B90378" w:rsidP="00B90378" w:rsidR="00B90378" w:rsidRPr="002741EF">
      <w:r w:rsidRPr="002741EF">
        <w:t>Split, Sukoišanska br. 6</w:t>
      </w:r>
    </w:p>
    <w:p w:rsidRDefault="00B90378" w:rsidP="00B90378" w:rsidR="00B90378" w:rsidRPr="002741EF">
      <w:pPr>
        <w:rPr>
          <w:lang w:val="hr-HR"/>
        </w:rPr>
      </w:pPr>
    </w:p>
    <w:p w:rsidRDefault="00B90378" w:rsidP="00B90378" w:rsidR="00B90378" w:rsidRPr="002741EF">
      <w:pPr>
        <w:pStyle w:val="Naslov1"/>
        <w:rPr>
          <w:b w:val="false"/>
          <w:lang w:val="hr-HR"/>
        </w:rPr>
      </w:pPr>
      <w:r w:rsidRPr="002741EF">
        <w:rPr>
          <w:b w:val="false"/>
          <w:lang w:val="hr-HR"/>
        </w:rPr>
        <w:t>U  I M E  R E P U B L I K E  H R V A T S K E</w:t>
      </w:r>
    </w:p>
    <w:p w:rsidRDefault="00B90378" w:rsidP="00B90378" w:rsidR="00B90378" w:rsidRPr="002741EF">
      <w:pPr>
        <w:rPr>
          <w:lang w:eastAsia="hr-HR" w:val="hr-HR"/>
        </w:rPr>
      </w:pPr>
    </w:p>
    <w:p w:rsidRDefault="00B90378" w:rsidP="00B90378" w:rsidR="00B90378" w:rsidRPr="002741EF">
      <w:pPr>
        <w:pStyle w:val="Naslov2"/>
        <w:rPr>
          <w:bCs/>
          <w:szCs w:val="24"/>
          <w:lang w:val="hr-HR"/>
        </w:rPr>
      </w:pPr>
      <w:r w:rsidRPr="002741EF">
        <w:rPr>
          <w:bCs/>
          <w:szCs w:val="24"/>
          <w:lang w:val="hr-HR"/>
        </w:rPr>
        <w:t xml:space="preserve">R J E Š E N J E </w:t>
      </w:r>
    </w:p>
    <w:p w:rsidRDefault="003D5E2A" w:rsidP="003D5E2A" w:rsidR="003D5E2A" w:rsidRPr="002741EF">
      <w:pPr>
        <w:rPr>
          <w:lang w:val="hr-HR"/>
        </w:rPr>
      </w:pPr>
    </w:p>
    <w:p w:rsidRDefault="00C41572" w:rsidP="003D5E2A" w:rsidR="007B4A82" w:rsidRPr="002741EF">
      <w:pPr>
        <w:pStyle w:val="Tijeloteksta"/>
        <w:ind w:firstLine="708"/>
        <w:rPr>
          <w:szCs w:val="24"/>
          <w:lang w:val="hr-HR"/>
        </w:rPr>
      </w:pPr>
      <w:r w:rsidRPr="002741EF">
        <w:rPr>
          <w:szCs w:val="24"/>
          <w:lang w:val="hr-HR"/>
        </w:rPr>
        <w:t xml:space="preserve">Trgovački sud u Splitu, po sucu tog suda Pašku Bačiću, kao stečajnom sucu, u stečajnom postupku </w:t>
      </w:r>
      <w:r w:rsidR="00996F29" w:rsidRPr="002741EF">
        <w:rPr>
          <w:szCs w:val="24"/>
          <w:lang w:val="hr-HR"/>
        </w:rPr>
        <w:t xml:space="preserve">povodom prijedloga predlagatelja FINANCIJSKE AGENCIJE, Regionalni centar Split, Mažuranićevo šetalište 24b, OIB: 85821130368, za otvaranje stečajnog postupka nad dužnikom </w:t>
      </w:r>
      <w:r w:rsidR="00B90378" w:rsidRPr="002741EF">
        <w:rPr>
          <w:szCs w:val="24"/>
        </w:rPr>
        <w:t>CRIKVINE j.d.o.o. Solin, Kneza Trpimira 119, OIB: 48359769275</w:t>
      </w:r>
      <w:r w:rsidR="00651E2D" w:rsidRPr="002741EF">
        <w:rPr>
          <w:szCs w:val="24"/>
        </w:rPr>
        <w:t xml:space="preserve">, </w:t>
      </w:r>
      <w:r w:rsidR="00B90378" w:rsidRPr="002741EF">
        <w:rPr>
          <w:szCs w:val="24"/>
          <w:lang w:val="hr-HR"/>
        </w:rPr>
        <w:t>16. listopada 2018</w:t>
      </w:r>
      <w:r w:rsidR="007B4A82" w:rsidRPr="002741EF">
        <w:rPr>
          <w:szCs w:val="24"/>
          <w:lang w:val="hr-HR"/>
        </w:rPr>
        <w:t xml:space="preserve">. </w:t>
      </w:r>
    </w:p>
    <w:p w:rsidRDefault="006F3B71" w:rsidP="00D4027A" w:rsidR="006F3B71" w:rsidRPr="002741EF">
      <w:pPr>
        <w:rPr>
          <w:lang w:val="hr-HR"/>
        </w:rPr>
      </w:pPr>
    </w:p>
    <w:p w:rsidRDefault="00803902" w:rsidP="00D4027A" w:rsidR="00D4027A" w:rsidRPr="002741EF">
      <w:pPr>
        <w:jc w:val="center"/>
        <w:rPr>
          <w:lang w:val="hr-HR"/>
        </w:rPr>
      </w:pPr>
      <w:r w:rsidRPr="002741EF">
        <w:rPr>
          <w:lang w:val="hr-HR"/>
        </w:rPr>
        <w:t>r i j e š i o</w:t>
      </w:r>
      <w:r w:rsidR="00D4027A" w:rsidRPr="002741EF">
        <w:rPr>
          <w:lang w:val="hr-HR"/>
        </w:rPr>
        <w:t xml:space="preserve">   j e                                               </w:t>
      </w:r>
    </w:p>
    <w:p w:rsidRDefault="00D4027A" w:rsidP="00D4027A" w:rsidR="00D4027A" w:rsidRPr="002741EF">
      <w:pPr>
        <w:jc w:val="both"/>
        <w:rPr>
          <w:lang w:val="hr-HR"/>
        </w:rPr>
      </w:pPr>
    </w:p>
    <w:p w:rsidRDefault="00BF08D9" w:rsidP="00BF08D9" w:rsidR="00BF08D9" w:rsidRPr="002741EF">
      <w:pPr>
        <w:pStyle w:val="Naslov3"/>
        <w:ind w:firstLine="12" w:left="708"/>
        <w:rPr>
          <w:b w:val="false"/>
          <w:szCs w:val="24"/>
          <w:lang w:val="hr-HR"/>
        </w:rPr>
      </w:pPr>
      <w:r w:rsidRPr="002741EF">
        <w:rPr>
          <w:b w:val="false"/>
          <w:szCs w:val="24"/>
          <w:lang w:val="hr-HR"/>
        </w:rPr>
        <w:t xml:space="preserve">I. Otvara se stečajni postupak nad dužnikom </w:t>
      </w:r>
      <w:r w:rsidR="00B90378" w:rsidRPr="002741EF">
        <w:rPr>
          <w:b w:val="false"/>
          <w:szCs w:val="24"/>
        </w:rPr>
        <w:t>CRIKVINE j.d.o.o. Solin, Kneza Trpimira 119, OIB: 48359769275</w:t>
      </w:r>
      <w:r w:rsidRPr="002741EF">
        <w:rPr>
          <w:b w:val="false"/>
          <w:szCs w:val="24"/>
          <w:lang w:val="hr-HR"/>
        </w:rPr>
        <w:t xml:space="preserve">. </w:t>
      </w:r>
    </w:p>
    <w:p w:rsidRDefault="00BF08D9" w:rsidP="00BF08D9" w:rsidR="00BF08D9" w:rsidRPr="002741EF">
      <w:pPr>
        <w:jc w:val="both"/>
        <w:rPr>
          <w:lang w:val="hr-HR"/>
        </w:rPr>
      </w:pPr>
    </w:p>
    <w:p w:rsidRDefault="00BF08D9" w:rsidP="00BF08D9" w:rsidR="00BF08D9" w:rsidRPr="002741EF">
      <w:pPr>
        <w:ind w:firstLine="12" w:left="708"/>
        <w:jc w:val="both"/>
        <w:rPr>
          <w:lang w:val="hr-HR"/>
        </w:rPr>
      </w:pPr>
      <w:r w:rsidRPr="002741EF">
        <w:rPr>
          <w:lang w:val="hr-HR"/>
        </w:rPr>
        <w:t xml:space="preserve">II. Stečajni postupak je otvoren </w:t>
      </w:r>
      <w:r w:rsidR="00B90378" w:rsidRPr="002741EF">
        <w:rPr>
          <w:lang w:val="hr-HR"/>
        </w:rPr>
        <w:t>16. listopada 2018</w:t>
      </w:r>
      <w:r w:rsidRPr="002741EF">
        <w:rPr>
          <w:lang w:val="hr-HR"/>
        </w:rPr>
        <w:t xml:space="preserve">. u </w:t>
      </w:r>
      <w:r w:rsidR="00B65669" w:rsidRPr="002741EF">
        <w:rPr>
          <w:lang w:val="hr-HR"/>
        </w:rPr>
        <w:t>10</w:t>
      </w:r>
      <w:r w:rsidR="009D32D3" w:rsidRPr="002741EF">
        <w:rPr>
          <w:lang w:val="hr-HR"/>
        </w:rPr>
        <w:t>,</w:t>
      </w:r>
      <w:r w:rsidR="0071597B">
        <w:rPr>
          <w:lang w:val="hr-HR"/>
        </w:rPr>
        <w:t>3</w:t>
      </w:r>
      <w:r w:rsidR="00545701" w:rsidRPr="002741EF">
        <w:rPr>
          <w:lang w:val="hr-HR"/>
        </w:rPr>
        <w:t>0</w:t>
      </w:r>
      <w:r w:rsidRPr="002741EF">
        <w:rPr>
          <w:lang w:val="hr-HR"/>
        </w:rPr>
        <w:t xml:space="preserve"> sati, kada je ovo rješenje objavljeno na mrežnoj stranici e-Oglasna ploča sudova.</w:t>
      </w:r>
    </w:p>
    <w:p w:rsidRDefault="00BF08D9" w:rsidP="00BF08D9" w:rsidR="00BF08D9" w:rsidRPr="002741EF">
      <w:pPr>
        <w:ind w:firstLine="12" w:left="708"/>
        <w:jc w:val="both"/>
        <w:rPr>
          <w:lang w:val="hr-HR"/>
        </w:rPr>
      </w:pPr>
    </w:p>
    <w:p w:rsidRDefault="00BF08D9" w:rsidP="00BF08D9" w:rsidR="00BF08D9" w:rsidRPr="002741EF">
      <w:pPr>
        <w:ind w:left="708"/>
        <w:jc w:val="both"/>
        <w:rPr>
          <w:lang w:val="hr-HR"/>
        </w:rPr>
      </w:pPr>
      <w:r w:rsidRPr="002741EF">
        <w:rPr>
          <w:lang w:val="hr-HR"/>
        </w:rPr>
        <w:t>III. Za stečajnog upravitelja imenuje se</w:t>
      </w:r>
      <w:r w:rsidR="00B90378" w:rsidRPr="002741EF">
        <w:t xml:space="preserve"> </w:t>
      </w:r>
      <w:r w:rsidR="002741EF" w:rsidRPr="002741EF">
        <w:t>Damir Vrca, diplomirani ekonomist iz Splita, Stoci 2A, OIB: 72900552088</w:t>
      </w:r>
      <w:r w:rsidRPr="002741EF">
        <w:rPr>
          <w:lang w:val="hr-HR"/>
        </w:rPr>
        <w:t>.</w:t>
      </w:r>
    </w:p>
    <w:p w:rsidRDefault="00BF08D9" w:rsidP="00BF08D9" w:rsidR="00BF08D9" w:rsidRPr="002741EF">
      <w:pPr>
        <w:jc w:val="both"/>
        <w:rPr>
          <w:lang w:val="hr-HR"/>
        </w:rPr>
      </w:pPr>
    </w:p>
    <w:p w:rsidRDefault="00BF08D9" w:rsidP="00BF08D9" w:rsidR="00BF08D9" w:rsidRPr="002741EF">
      <w:pPr>
        <w:pStyle w:val="Naslov3"/>
        <w:ind w:firstLine="12" w:left="708"/>
        <w:rPr>
          <w:b w:val="false"/>
          <w:szCs w:val="24"/>
          <w:lang w:val="hr-HR"/>
        </w:rPr>
      </w:pPr>
      <w:r w:rsidRPr="002741EF">
        <w:rPr>
          <w:b w:val="false"/>
          <w:szCs w:val="24"/>
          <w:lang w:val="hr-HR"/>
        </w:rPr>
        <w:t xml:space="preserve">IV. Zaključuje se stečajni postupak nad dužnikom </w:t>
      </w:r>
      <w:r w:rsidR="00B90378" w:rsidRPr="002741EF">
        <w:rPr>
          <w:b w:val="false"/>
          <w:szCs w:val="24"/>
        </w:rPr>
        <w:t>CRIKVINE j.d.o.o. Solin, Kneza Trpimira 119, OIB: 48359769275</w:t>
      </w:r>
      <w:r w:rsidR="00273DBD" w:rsidRPr="002741EF">
        <w:rPr>
          <w:b w:val="false"/>
          <w:szCs w:val="24"/>
        </w:rPr>
        <w:t>, MBS: 060</w:t>
      </w:r>
      <w:r w:rsidR="00B90378" w:rsidRPr="002741EF">
        <w:rPr>
          <w:b w:val="false"/>
          <w:szCs w:val="24"/>
          <w:lang w:val="hr-HR"/>
        </w:rPr>
        <w:t>290047</w:t>
      </w:r>
      <w:r w:rsidRPr="002741EF">
        <w:rPr>
          <w:b w:val="false"/>
          <w:szCs w:val="24"/>
          <w:lang w:val="hr-HR"/>
        </w:rPr>
        <w:t>.</w:t>
      </w:r>
    </w:p>
    <w:p w:rsidRDefault="00BF08D9" w:rsidP="00BF08D9" w:rsidR="00BF08D9" w:rsidRPr="002741EF">
      <w:pPr>
        <w:ind w:firstLine="12" w:left="708"/>
        <w:jc w:val="both"/>
        <w:rPr>
          <w:lang w:val="hr-HR"/>
        </w:rPr>
      </w:pPr>
    </w:p>
    <w:p w:rsidRDefault="00BF08D9" w:rsidP="00BF08D9" w:rsidR="00BF08D9" w:rsidRPr="002741EF">
      <w:pPr>
        <w:ind w:firstLine="12" w:left="708"/>
        <w:jc w:val="both"/>
        <w:rPr>
          <w:lang w:val="hr-HR"/>
        </w:rPr>
      </w:pPr>
      <w:r w:rsidRPr="002741EF">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2741EF">
      <w:pPr>
        <w:ind w:firstLine="12" w:left="708"/>
        <w:jc w:val="both"/>
        <w:rPr>
          <w:lang w:val="hr-HR"/>
        </w:rPr>
      </w:pPr>
    </w:p>
    <w:p w:rsidRDefault="00BF08D9" w:rsidP="00BF08D9" w:rsidR="00BF08D9" w:rsidRPr="002741EF">
      <w:pPr>
        <w:ind w:firstLine="12" w:left="708"/>
        <w:jc w:val="both"/>
        <w:rPr>
          <w:lang w:val="hr-HR"/>
        </w:rPr>
      </w:pPr>
      <w:r w:rsidRPr="002741EF">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2741EF">
      <w:pPr>
        <w:ind w:firstLine="12" w:left="708"/>
        <w:jc w:val="both"/>
        <w:rPr>
          <w:lang w:val="hr-HR"/>
        </w:rPr>
      </w:pPr>
    </w:p>
    <w:p w:rsidRDefault="00BF08D9" w:rsidP="00BF08D9" w:rsidR="00BF08D9" w:rsidRPr="002741EF">
      <w:pPr>
        <w:ind w:firstLine="12" w:left="708"/>
        <w:jc w:val="both"/>
        <w:rPr>
          <w:lang w:val="hr-HR"/>
        </w:rPr>
      </w:pPr>
      <w:r w:rsidRPr="002741EF">
        <w:rPr>
          <w:lang w:val="hr-HR"/>
        </w:rPr>
        <w:t>VII. Ovo rješenje će se objaviti na mrežnoj stranici e-Oglasna ploča sudova.</w:t>
      </w:r>
    </w:p>
    <w:p w:rsidRDefault="00B90378" w:rsidP="00BF08D9" w:rsidR="00B90378" w:rsidRPr="002741EF">
      <w:pPr>
        <w:ind w:firstLine="12" w:left="708"/>
        <w:jc w:val="both"/>
        <w:rPr>
          <w:lang w:val="hr-HR"/>
        </w:rPr>
      </w:pPr>
    </w:p>
    <w:p w:rsidRDefault="00B90378" w:rsidP="00B90378" w:rsidR="00B90378" w:rsidRPr="002741EF">
      <w:pPr>
        <w:ind w:firstLine="12" w:left="708"/>
        <w:jc w:val="both"/>
        <w:rPr>
          <w:lang w:val="hr-HR"/>
        </w:rPr>
      </w:pPr>
      <w:r w:rsidRPr="002741EF">
        <w:rPr>
          <w:lang w:val="hr-HR"/>
        </w:rPr>
        <w:t>VIII.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sidR="00507F88" w:rsidRPr="002741EF">
        <w:rPr>
          <w:lang w:val="hr-HR"/>
        </w:rPr>
        <w:t>ivom na broj spisa " 12. St-805</w:t>
      </w:r>
      <w:r w:rsidRPr="002741EF">
        <w:rPr>
          <w:lang w:val="hr-HR"/>
        </w:rPr>
        <w:t>/2017" te da obustavi daljnju pljenidbu ako iznos predujma nije zaplijenjen u cijelosti.</w:t>
      </w:r>
    </w:p>
    <w:p w:rsidRDefault="00B90378" w:rsidP="00BF08D9" w:rsidR="00B90378" w:rsidRPr="002741EF">
      <w:pPr>
        <w:ind w:firstLine="12" w:left="708"/>
        <w:jc w:val="both"/>
        <w:rPr>
          <w:lang w:val="hr-HR"/>
        </w:rPr>
      </w:pPr>
    </w:p>
    <w:p w:rsidRDefault="007B4A82" w:rsidP="00BF08D9" w:rsidR="007B4A82" w:rsidRPr="002741EF">
      <w:pPr>
        <w:jc w:val="both"/>
        <w:rPr>
          <w:lang w:val="hr-HR"/>
        </w:rPr>
      </w:pPr>
    </w:p>
    <w:p w:rsidRDefault="00803902" w:rsidP="00E5288A" w:rsidR="00803902" w:rsidRPr="002741EF">
      <w:pPr>
        <w:jc w:val="center"/>
        <w:rPr>
          <w:lang w:val="hr-HR"/>
        </w:rPr>
      </w:pPr>
      <w:r w:rsidRPr="002741EF">
        <w:rPr>
          <w:lang w:val="hr-HR"/>
        </w:rPr>
        <w:lastRenderedPageBreak/>
        <w:t>Obrazloženje</w:t>
      </w:r>
    </w:p>
    <w:p w:rsidRDefault="00803902" w:rsidP="00803902" w:rsidR="00803902" w:rsidRPr="002741EF">
      <w:pPr>
        <w:jc w:val="both"/>
        <w:rPr>
          <w:lang w:val="hr-HR"/>
        </w:rPr>
      </w:pPr>
    </w:p>
    <w:p w:rsidRDefault="00507F88" w:rsidP="00507F88" w:rsidR="00507F88" w:rsidRPr="002741EF">
      <w:pPr>
        <w:ind w:firstLine="708"/>
        <w:jc w:val="both"/>
        <w:rPr>
          <w:lang w:val="hr-HR"/>
        </w:rPr>
      </w:pPr>
      <w:r w:rsidRPr="002741EF">
        <w:rPr>
          <w:lang w:val="hr-HR"/>
        </w:rPr>
        <w:t xml:space="preserve">Financijska agencija, Regionalni centar Split (u daljnjem tekstu: FINA) podnijela je ovom sudu 10. kolovoza 2017. prijedlog za otvaranje stečajnog postupka nad dužnikom </w:t>
      </w:r>
      <w:r w:rsidRPr="002741EF">
        <w:t>CRIKVINE j.d.o.o. Solin</w:t>
      </w:r>
      <w:r w:rsidRPr="002741EF">
        <w:rPr>
          <w:lang w:val="hr-HR"/>
        </w:rPr>
        <w:t>, a sve</w:t>
      </w:r>
      <w:r w:rsidR="006C3E56" w:rsidRPr="002741EF">
        <w:rPr>
          <w:lang w:val="hr-HR"/>
        </w:rPr>
        <w:t xml:space="preserve"> sukladno odredbama članka</w:t>
      </w:r>
      <w:r w:rsidRPr="002741EF">
        <w:rPr>
          <w:lang w:val="hr-HR"/>
        </w:rPr>
        <w:t xml:space="preserve"> 110. stavak 1. Stečajnog zakona (Narodne novine broj 71/15 i 104/17, dalje SZ).</w:t>
      </w:r>
    </w:p>
    <w:p w:rsidRDefault="00507F88" w:rsidP="00507F88" w:rsidR="00507F88" w:rsidRPr="002741EF">
      <w:pPr>
        <w:ind w:firstLine="708"/>
        <w:jc w:val="both"/>
        <w:rPr>
          <w:lang w:val="hr-HR"/>
        </w:rPr>
      </w:pPr>
    </w:p>
    <w:p w:rsidRDefault="00507F88" w:rsidP="00507F88" w:rsidR="00507F88" w:rsidRPr="002741EF">
      <w:pPr>
        <w:ind w:firstLine="708"/>
        <w:jc w:val="both"/>
        <w:rPr>
          <w:lang w:val="hr-HR"/>
        </w:rPr>
      </w:pPr>
      <w:r w:rsidRPr="002741EF">
        <w:rPr>
          <w:lang w:val="hr-HR"/>
        </w:rPr>
        <w:t xml:space="preserve">U prijedlogu FINE je navedeno da dužnik na dan 4. kolovoza 2017., u Očevidniku redoslijeda osnova za plaćanje, ima evidentirane neizvršene osnove za plaćanje u neprekinutom razdoblju od 120 dana, u ukupnom iznosu od 33.344,20 kn, kao i da prema podacima koji su dostavljeni od Hrvatskog zavoda za mirovinsko osiguranje dužnik ima jednog zaposlenog, a predlagatelj da ne raspolaže drugim podacima o imovini dužnika. </w:t>
      </w:r>
    </w:p>
    <w:p w:rsidRDefault="00507F88" w:rsidP="00507F88" w:rsidR="00507F88" w:rsidRPr="002741EF">
      <w:pPr>
        <w:ind w:firstLine="708"/>
        <w:jc w:val="both"/>
        <w:rPr>
          <w:lang w:val="hr-HR"/>
        </w:rPr>
      </w:pPr>
    </w:p>
    <w:p w:rsidRDefault="00507F88" w:rsidP="00507F88" w:rsidR="00507F88" w:rsidRPr="002741EF">
      <w:pPr>
        <w:ind w:firstLine="708"/>
        <w:jc w:val="both"/>
        <w:rPr>
          <w:lang w:val="hr-HR"/>
        </w:rPr>
      </w:pPr>
      <w:r w:rsidRPr="002741EF">
        <w:rPr>
          <w:lang w:val="hr-HR"/>
        </w:rPr>
        <w:t>Povodom podnesenog prijedloga, rješenjem ovog suda broj 12. St-805/2017 od 16. travnja 2018. pokrenut je prethodni postupak radi utvrđivanja uvjeta za otvaranje stečajnog postupka nad dužnikom, tijekom kojeg postupka je utvrđeno da su se ti uvjeti ispunili budući da kod dužnika postoji stečajni razlog nesposobnosti za plaćanje.</w:t>
      </w:r>
    </w:p>
    <w:p w:rsidRDefault="00507F88" w:rsidP="00507F88" w:rsidR="00507F88" w:rsidRPr="002741EF">
      <w:pPr>
        <w:ind w:firstLine="708"/>
        <w:jc w:val="both"/>
        <w:rPr>
          <w:lang w:val="hr-HR"/>
        </w:rPr>
      </w:pPr>
    </w:p>
    <w:p w:rsidRDefault="00507F88" w:rsidP="00507F88" w:rsidR="00507F88" w:rsidRPr="002741EF">
      <w:pPr>
        <w:ind w:firstLine="708"/>
        <w:jc w:val="both"/>
        <w:rPr>
          <w:lang w:val="hr-HR"/>
        </w:rPr>
      </w:pPr>
      <w:r w:rsidRPr="002741EF">
        <w:rPr>
          <w:lang w:val="hr-HR"/>
        </w:rPr>
        <w:t xml:space="preserve">Naime, odredbom članka 5. stavak 1. i 2. SZ-a propisano je da se stečajni postupak može otvoriti ako sud utvrdi postojanje stečajnog razloga, a kao stečajni razlozi propisani su: nesposobnost za plaćanje i prezaduženost. </w:t>
      </w:r>
    </w:p>
    <w:p w:rsidRDefault="00507F88" w:rsidP="00507F88" w:rsidR="00507F88" w:rsidRPr="002741EF">
      <w:pPr>
        <w:jc w:val="both"/>
        <w:rPr>
          <w:lang w:val="hr-HR"/>
        </w:rPr>
      </w:pPr>
      <w:r w:rsidRPr="002741EF">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507F88" w:rsidP="00507F88" w:rsidR="00507F88" w:rsidRPr="002741EF">
      <w:pPr>
        <w:jc w:val="both"/>
        <w:rPr>
          <w:lang w:val="hr-HR"/>
        </w:rPr>
      </w:pPr>
    </w:p>
    <w:p w:rsidRDefault="00507F88" w:rsidP="00507F88" w:rsidR="00507F88" w:rsidRPr="002741EF">
      <w:pPr>
        <w:ind w:firstLine="708"/>
        <w:jc w:val="both"/>
        <w:rPr>
          <w:lang w:val="hr-HR"/>
        </w:rPr>
      </w:pPr>
      <w:r w:rsidRPr="002741EF">
        <w:rPr>
          <w:lang w:val="hr-HR"/>
        </w:rPr>
        <w:t>FINA je za potrebe prethodnog postupka dostavila ovom sudu potvrdu o neizvršenim osnovama za plaćanje dužnika (list 33 spisa) kojom se potvrđuje da dužnik na dan 11.06.2018., u Očevidniku redoslijeda osnova za plaćanje, ima evidentirane neizvršne osnove za plaćanje u neprekinutom razdoblju od 430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w:t>
      </w:r>
      <w:r w:rsidR="006C3E56" w:rsidRPr="002741EF">
        <w:rPr>
          <w:lang w:val="hr-HR"/>
        </w:rPr>
        <w:t>anje u smislu odredbi članka 6. stavak 1., stavak 2. podstavak 1. i stavak</w:t>
      </w:r>
      <w:r w:rsidRPr="002741EF">
        <w:rPr>
          <w:lang w:val="hr-HR"/>
        </w:rPr>
        <w:t xml:space="preserve"> 4. SZ-a. Uostalom i zastupnik po zakonu dužnika Srđan Grubišić priznao je postojanje blokade računa dužnika te je izjavio da se dužnik ne protivi podnesenom prijedlogu za otvaranje stečajnog postupka.</w:t>
      </w:r>
    </w:p>
    <w:p w:rsidRDefault="00507F88" w:rsidP="00507F88" w:rsidR="00507F88" w:rsidRPr="002741EF">
      <w:pPr>
        <w:ind w:firstLine="708"/>
        <w:jc w:val="both"/>
        <w:rPr>
          <w:lang w:val="hr-HR"/>
        </w:rPr>
      </w:pPr>
    </w:p>
    <w:p w:rsidRDefault="00507F88" w:rsidP="00507F88" w:rsidR="00507F88" w:rsidRPr="002741EF">
      <w:pPr>
        <w:ind w:firstLine="708"/>
        <w:jc w:val="both"/>
        <w:rPr>
          <w:lang w:val="hr-HR"/>
        </w:rPr>
      </w:pPr>
      <w:r w:rsidRPr="002741EF">
        <w:rPr>
          <w:lang w:val="hr-HR"/>
        </w:rPr>
        <w:t>Međutim, osim ispunjenja uvjeta za otvaranje stečajnog postupka, iz rezultata prethodnog postupka također proizlazi i da imovina dužnika koja bi ušla u stečajnu masu nije dovoljna za namirenje svih troškova stečajnog postupka.</w:t>
      </w:r>
    </w:p>
    <w:p w:rsidRDefault="00507F88" w:rsidP="00507F88" w:rsidR="00507F88" w:rsidRPr="002741EF">
      <w:pPr>
        <w:ind w:firstLine="708"/>
        <w:jc w:val="both"/>
        <w:rPr>
          <w:lang w:val="hr-HR"/>
        </w:rPr>
      </w:pPr>
    </w:p>
    <w:p w:rsidRDefault="00507F88" w:rsidP="00181118" w:rsidR="00507F88" w:rsidRPr="002741EF">
      <w:pPr>
        <w:ind w:firstLine="708"/>
        <w:jc w:val="both"/>
        <w:rPr>
          <w:lang w:val="hr-HR"/>
        </w:rPr>
      </w:pPr>
      <w:r w:rsidRPr="002741EF">
        <w:rPr>
          <w:lang w:val="hr-HR"/>
        </w:rPr>
        <w:t>Naime, na traženje ovog suda za dostavom podataka o imovini dužnika, Općinski sud u Splitu, Zemljišnoknjižni odjel Split i Zemljišnoknjižni odjel Solin dostavili su ovom sudu 01.06.2018. potvrde kojima se potvrđuje da dužnik nije upisan kao vlasnik nekretnina. Ministarstvo unutarnjih poslova RH, PU Splitsko-dalmatinska, dostavilo je ovom sudu 30.05.2018. uvjerenje iz kojeg je proizlazi da je dužnik evidentiran kao vlasnik vozila marke SAAB 9-5 2.2. TID, godine proizvodnje 2004., za koje vozilo je navedeno da je odjavljeno 24.10.2017. te da je za isto evidentirana zabrana otuđenja.</w:t>
      </w:r>
    </w:p>
    <w:p w:rsidRDefault="00507F88" w:rsidP="00507F88" w:rsidR="00507F88" w:rsidRPr="002741EF">
      <w:pPr>
        <w:ind w:firstLine="708"/>
        <w:jc w:val="both"/>
        <w:rPr>
          <w:lang w:val="hr-HR"/>
        </w:rPr>
      </w:pPr>
      <w:r w:rsidRPr="002741EF">
        <w:rPr>
          <w:lang w:val="hr-HR"/>
        </w:rPr>
        <w:t>U svom iskazu danom na ročištu u prethodnom postupku, zastupnik po zakonu dužnika Srđan Grubišić iz Solina je naveo da je društvo Crikvine j.d.o.o. osnovano 2013. te da se to društvo bavilo cestovnim prijevozom tereta te prijevozom putnika. U odnosu na poslove prijevoza tereta, naveo je da se radilo o prijevoza naftnih derivata koje je dužnik obavljao za INA d.d., ali da je zbog neisplativosti tog posla dužnik od tog odustao. Taj prijevoz da je obavljao kamionom – cisternom goriva, koju cisternu je dužnik nakon prestanka obavljanja tog posla, tijekom 2015.</w:t>
      </w:r>
      <w:r w:rsidR="00AD2023" w:rsidRPr="002741EF">
        <w:rPr>
          <w:lang w:val="hr-HR"/>
        </w:rPr>
        <w:t>,</w:t>
      </w:r>
      <w:r w:rsidRPr="002741EF">
        <w:rPr>
          <w:lang w:val="hr-HR"/>
        </w:rPr>
        <w:t xml:space="preserve"> prodao. Nadalje, naveo je da je dužnik isto tako obavljao i prijevoz putnika u okviru taxi službe, ali isto tako da se zbog neisplativosti odnosno nelojalne konkurencije nije moglo nastaviti s obavljanjem tog posla, zbog čega da je dužnik zapravo i prestao sa svojim poslovanjem. Izjavio je da dužnik ne radi odnosno ne posluje već dvije godine te da danas nema zaposlenih djelatnika. Naveo je da je prijevoz putnika dužnik obavljao putem jednog putničkog kombija i jednog osobnog automobila marke Saab. Putnički kombi dužnik da </w:t>
      </w:r>
      <w:r w:rsidR="00AD2023" w:rsidRPr="002741EF">
        <w:rPr>
          <w:lang w:val="hr-HR"/>
        </w:rPr>
        <w:t>je prodao početkom 2017</w:t>
      </w:r>
      <w:r w:rsidRPr="002741EF">
        <w:rPr>
          <w:lang w:val="hr-HR"/>
        </w:rPr>
        <w:t>. U odnosu na obveze dužnika, iskazao je da se iste odnose na neplaćene obveze prema Poreznoj upravi i to prvenstveno na ime neplaćenih doprinosa za mirovinsko i zdravstveno osiguranje. U odnosu na imovinu dužnika, izjavio je da dužnik danas u svom vlasništvu nema imovine značajnije vrijednosti. Dužnik da nema niti je ikada imao nekretnina, a isto tako da nema ni bilo kakvih zaliha robe, uredske opreme niti nenaplaćenih potraživanja. Jedino što je od imovine dužnika preostalo da je automobil marke Saab, god. proizvodnje 2004., a koje vozilo da nije registrirano niti je u voznom stanju. Naveo je da to vozilo stoji odloženo u dvorištu obiteljske kuće već preko godinu i pol dana te da bi prema njegovoj procjeni, a s obzirom na stanje tog vozila, isto danas moglo vrijediti najviše do iznosa od 10.000,00 kn, pri čemu je naglasio da sam popravak tog vozila iznosi oko 6.000,00 kn. Također je naveo da je vozilo pokušavao i prodati, ali u tome nije uspio. Na kraju je ponovio da osim navedenog vozila, bilo kakve druge imovine dužnik nema.</w:t>
      </w:r>
    </w:p>
    <w:p w:rsidRDefault="00507F88" w:rsidP="00507F88" w:rsidR="00507F88" w:rsidRPr="002741EF">
      <w:pPr>
        <w:ind w:firstLine="708"/>
        <w:jc w:val="both"/>
        <w:rPr>
          <w:lang w:val="hr-HR"/>
        </w:rPr>
      </w:pPr>
    </w:p>
    <w:p w:rsidRDefault="00507F88" w:rsidP="00507F88" w:rsidR="00507F88" w:rsidRPr="002741EF">
      <w:pPr>
        <w:ind w:firstLine="708"/>
        <w:jc w:val="both"/>
        <w:rPr>
          <w:lang w:val="hr-HR"/>
        </w:rPr>
      </w:pPr>
      <w:r w:rsidRPr="002741EF">
        <w:rPr>
          <w:lang w:val="hr-HR"/>
        </w:rPr>
        <w:t xml:space="preserve">Iz naprijed navedenog iskaza osobe ovlaštene za zastupanje dužnika Srđana Grubišića, a koji je rješenjem o pokretanju prethodnog postupka kao i na održanom ročištu upozoren na pravne posljedice davanja netočnih ili nepotpunih podataka o imovini dužnika odnosno davanja lažnog iskaza, proizlazi da jedinu preostalu imovinu dužnika koja ulazi u stečajnu masu čini jedan automobil marke Saab. Uzimajući u obzir da se u konkretnom slučaju radi o vozilu god. proizvodnje 2004., dakle 14 godina starosti, koje prema izjavi z.z. dužnika nije registrirano te nije u voznom stanju i koje vozilo, očito zbog nedostatka interesa kupaca, nije uspio prodati niti sam dužnik, to stoga sud smatra kako to vozilo ne predstavlja imovinu čijim bi se unovčenjem mogli podmiriti svi neizbježni troškovi koji nastaju u stečajnom postupku, a koji bi mogli iznositi oko 20.000,00 kn. Pri tom valja napomenuti da bi prema iskazu z.z. dužnika, a s obzirom na stanje predmetnog vozila, isto danas moglo vrijediti najviše do iznosa od 10.000,00 kn, pri čemu je naglasio da sam popravak tog vozila iznosi oko 6.000,00 kn. </w:t>
      </w:r>
    </w:p>
    <w:p w:rsidRDefault="00507F88" w:rsidP="00507F88" w:rsidR="00507F88" w:rsidRPr="002741EF">
      <w:pPr>
        <w:ind w:firstLine="708"/>
        <w:jc w:val="both"/>
        <w:rPr>
          <w:lang w:val="hr-HR"/>
        </w:rPr>
      </w:pPr>
    </w:p>
    <w:p w:rsidRDefault="00AD2023" w:rsidP="00AD2023" w:rsidR="00AD2023" w:rsidRPr="002741EF">
      <w:pPr>
        <w:ind w:firstLine="708"/>
        <w:jc w:val="both"/>
        <w:rPr>
          <w:lang w:val="hr-HR"/>
        </w:rPr>
      </w:pPr>
      <w:r w:rsidRPr="002741EF">
        <w:rPr>
          <w:lang w:val="hr-HR"/>
        </w:rPr>
        <w:t xml:space="preserve">Odredbom članka 132. stavak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članka 132. stavak 2. SZ-a propisano je da ako osobe iz stavka 1. ovog članka ne predujme traženi iznos, sud će donijeti rješenje o otvaranju i zaključenju stečajnog postupka. </w:t>
      </w:r>
    </w:p>
    <w:p w:rsidRDefault="00AD2023" w:rsidP="00AD2023" w:rsidR="00AD2023" w:rsidRPr="002741EF">
      <w:pPr>
        <w:jc w:val="both"/>
        <w:rPr>
          <w:lang w:val="hr-HR"/>
        </w:rPr>
      </w:pPr>
    </w:p>
    <w:p w:rsidRDefault="00AD2023" w:rsidP="00AD2023" w:rsidR="00AD2023" w:rsidRPr="002741EF">
      <w:pPr>
        <w:ind w:firstLine="708"/>
        <w:jc w:val="both"/>
        <w:rPr>
          <w:lang w:val="hr-HR"/>
        </w:rPr>
      </w:pPr>
      <w:r w:rsidRPr="002741EF">
        <w:rPr>
          <w:lang w:val="hr-HR"/>
        </w:rPr>
        <w:t>Budući da je tijekom prethodnog postupka utvrđeno postojanje stečajnog razloga nesposobnosti za plaćanje dužnika, dok je isto tako iz rezultata prethodnog postupka proizašlo da imovina dužnika koja bi ušla u stečajnu masu nije dovoljna za namirenje troškova stečajnog postupka, to je stoga ovaj sud rješenjem broj 12. St-805/2017 od 20. srpnja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15.000,00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AD2023" w:rsidP="00AD2023" w:rsidR="00AD2023" w:rsidRPr="002741EF">
      <w:pPr>
        <w:ind w:firstLine="708"/>
        <w:jc w:val="both"/>
        <w:rPr>
          <w:lang w:val="hr-HR"/>
        </w:rPr>
      </w:pPr>
    </w:p>
    <w:p w:rsidRDefault="00AD2023" w:rsidP="00AD2023" w:rsidR="00AD2023" w:rsidRPr="002741EF">
      <w:pPr>
        <w:ind w:firstLine="708"/>
        <w:jc w:val="both"/>
        <w:rPr>
          <w:lang w:val="hr-HR"/>
        </w:rPr>
      </w:pPr>
      <w:r w:rsidRPr="002741EF">
        <w:rPr>
          <w:lang w:val="hr-HR"/>
        </w:rPr>
        <w:t>Rješenje ovog suda od 20. srpnja 2018. objavljeno je na e-Oglasnoj ploči suda istoga dana kada je i doneseno, međutim nitko od vjerovnika odnosno eventualno zainteresiranih osoba nije postupio po pozivu suda i u određenom roku, koji je istekao s danom 13. kolovoza 2018., uplatio zatraženi predujam. Samim time, u konkretnom slučaju su se ispunili uvjeti za donošenje rješenja o otvaranju i istovremenom zaključenju stečajnog postupka nad dužnikom.</w:t>
      </w:r>
    </w:p>
    <w:p w:rsidRDefault="00AD2023" w:rsidP="00AD2023" w:rsidR="00AD2023" w:rsidRPr="002741EF">
      <w:pPr>
        <w:ind w:firstLine="708"/>
        <w:jc w:val="both"/>
        <w:rPr>
          <w:lang w:val="hr-HR"/>
        </w:rPr>
      </w:pPr>
    </w:p>
    <w:p w:rsidRDefault="00AD2023" w:rsidP="00AD2023" w:rsidR="00AD2023" w:rsidRPr="002741EF">
      <w:pPr>
        <w:ind w:firstLine="708"/>
        <w:jc w:val="both"/>
        <w:rPr>
          <w:lang w:val="hr-HR"/>
        </w:rPr>
      </w:pPr>
      <w:r w:rsidRPr="002741EF">
        <w:rPr>
          <w:lang w:val="hr-HR"/>
        </w:rPr>
        <w:t xml:space="preserve">Izbor i imenovanje stečajnog upravitelja u ovom predmetu obavljeno je metodom slučajnog odabira s liste A i liste B stečajnih upravitelja za područje nadležnosti ovog suda. </w:t>
      </w:r>
    </w:p>
    <w:p w:rsidRDefault="00AD2023" w:rsidP="00AD2023" w:rsidR="00AD2023" w:rsidRPr="002741EF">
      <w:pPr>
        <w:ind w:firstLine="708"/>
        <w:jc w:val="both"/>
        <w:rPr>
          <w:lang w:val="hr-HR"/>
        </w:rPr>
      </w:pPr>
    </w:p>
    <w:p w:rsidRDefault="00AD2023" w:rsidP="00AD2023" w:rsidR="00AD2023" w:rsidRPr="002741EF">
      <w:pPr>
        <w:ind w:firstLine="708"/>
        <w:jc w:val="both"/>
        <w:rPr>
          <w:lang w:val="hr-HR"/>
        </w:rPr>
      </w:pPr>
      <w:r w:rsidRPr="002741EF">
        <w:rPr>
          <w:lang w:val="hr-HR"/>
        </w:rPr>
        <w:t>Slijedom navedenog,</w:t>
      </w:r>
      <w:r w:rsidR="006C3E56" w:rsidRPr="002741EF">
        <w:rPr>
          <w:lang w:val="hr-HR"/>
        </w:rPr>
        <w:t xml:space="preserve"> a temeljem odredbi članka</w:t>
      </w:r>
      <w:r w:rsidRPr="002741EF">
        <w:rPr>
          <w:lang w:val="hr-HR"/>
        </w:rPr>
        <w:t xml:space="preserve"> 132. stavak 1. i 2. SZ-a, odlučeno je kao u točkama I. do IV. izreke ovog rješenja.</w:t>
      </w:r>
    </w:p>
    <w:p w:rsidRDefault="00AD2023" w:rsidP="00AD2023" w:rsidR="00AD2023" w:rsidRPr="002741EF">
      <w:pPr>
        <w:ind w:firstLine="708"/>
        <w:jc w:val="both"/>
        <w:rPr>
          <w:lang w:val="hr-HR"/>
        </w:rPr>
      </w:pPr>
    </w:p>
    <w:p w:rsidRDefault="00AD2023" w:rsidP="00AD2023" w:rsidR="00AD2023" w:rsidRPr="002741EF">
      <w:pPr>
        <w:ind w:firstLine="708"/>
        <w:jc w:val="both"/>
        <w:rPr>
          <w:lang w:val="hr-HR"/>
        </w:rPr>
      </w:pPr>
      <w:r w:rsidRPr="002741EF">
        <w:rPr>
          <w:lang w:val="hr-HR"/>
        </w:rPr>
        <w:t>Budući da j</w:t>
      </w:r>
      <w:r w:rsidR="006C3E56" w:rsidRPr="002741EF">
        <w:rPr>
          <w:lang w:val="hr-HR"/>
        </w:rPr>
        <w:t>e sukladno odredbama članka</w:t>
      </w:r>
      <w:r w:rsidRPr="002741EF">
        <w:rPr>
          <w:lang w:val="hr-HR"/>
        </w:rPr>
        <w:t xml:space="preserve"> 89. stavak</w:t>
      </w:r>
      <w:r w:rsidR="006C3E56" w:rsidRPr="002741EF">
        <w:rPr>
          <w:lang w:val="hr-HR"/>
        </w:rPr>
        <w:t xml:space="preserve"> 1. točka</w:t>
      </w:r>
      <w:r w:rsidRPr="002741EF">
        <w:rPr>
          <w:lang w:val="hr-HR"/>
        </w:rPr>
        <w:t xml:space="preserve"> 13., č</w:t>
      </w:r>
      <w:r w:rsidR="006C3E56" w:rsidRPr="002741EF">
        <w:rPr>
          <w:lang w:val="hr-HR"/>
        </w:rPr>
        <w:t>lanka</w:t>
      </w:r>
      <w:r w:rsidRPr="002741EF">
        <w:rPr>
          <w:lang w:val="hr-HR"/>
        </w:rPr>
        <w:t xml:space="preserve">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AD2023" w:rsidP="00AD2023" w:rsidR="00AD2023" w:rsidRPr="002741EF">
      <w:pPr>
        <w:ind w:firstLine="708"/>
        <w:jc w:val="both"/>
        <w:rPr>
          <w:lang w:val="hr-HR"/>
        </w:rPr>
      </w:pPr>
    </w:p>
    <w:p w:rsidRDefault="00AD2023" w:rsidP="00AD2023" w:rsidR="00AD2023" w:rsidRPr="002741EF">
      <w:pPr>
        <w:ind w:firstLine="708"/>
        <w:jc w:val="both"/>
        <w:rPr>
          <w:lang w:val="hr-HR"/>
        </w:rPr>
      </w:pPr>
      <w:r w:rsidRPr="002741EF">
        <w:rPr>
          <w:lang w:val="hr-HR"/>
        </w:rPr>
        <w:t>Odluka pod točkom VI. izreke ovog rješenja temelji</w:t>
      </w:r>
      <w:r w:rsidR="006C3E56" w:rsidRPr="002741EF">
        <w:rPr>
          <w:lang w:val="hr-HR"/>
        </w:rPr>
        <w:t xml:space="preserve"> se na odredbama članka 132. stavak 4. u vezi s člankom</w:t>
      </w:r>
      <w:r w:rsidRPr="002741EF">
        <w:rPr>
          <w:lang w:val="hr-HR"/>
        </w:rPr>
        <w:t xml:space="preserve"> 286. stavak 3. SZ-a, dok se odluka pod točkom VII. izreke tem</w:t>
      </w:r>
      <w:r w:rsidR="006C3E56" w:rsidRPr="002741EF">
        <w:rPr>
          <w:lang w:val="hr-HR"/>
        </w:rPr>
        <w:t>elji se na odredbama članka</w:t>
      </w:r>
      <w:r w:rsidRPr="002741EF">
        <w:rPr>
          <w:lang w:val="hr-HR"/>
        </w:rPr>
        <w:t xml:space="preserve"> 12. stavak 1. i </w:t>
      </w:r>
      <w:r w:rsidR="006C3E56" w:rsidRPr="002741EF">
        <w:rPr>
          <w:lang w:val="hr-HR"/>
        </w:rPr>
        <w:t>2. i članka</w:t>
      </w:r>
      <w:r w:rsidRPr="002741EF">
        <w:rPr>
          <w:lang w:val="hr-HR"/>
        </w:rPr>
        <w:t xml:space="preserve"> 132. stavak 3. SZ-a.</w:t>
      </w:r>
    </w:p>
    <w:p w:rsidRDefault="00AD2023" w:rsidP="00AD2023" w:rsidR="00AD2023" w:rsidRPr="002741EF">
      <w:pPr>
        <w:ind w:firstLine="708"/>
        <w:jc w:val="both"/>
        <w:rPr>
          <w:lang w:val="hr-HR"/>
        </w:rPr>
      </w:pPr>
    </w:p>
    <w:p w:rsidRDefault="006C3E56" w:rsidP="00AD2023" w:rsidR="00AD2023" w:rsidRPr="002741EF">
      <w:pPr>
        <w:ind w:firstLine="708"/>
        <w:jc w:val="both"/>
        <w:rPr>
          <w:lang w:val="hr-HR"/>
        </w:rPr>
      </w:pPr>
      <w:r w:rsidRPr="002741EF">
        <w:rPr>
          <w:lang w:val="hr-HR"/>
        </w:rPr>
        <w:t>Sukladno odredbi članka</w:t>
      </w:r>
      <w:r w:rsidR="00AD2023" w:rsidRPr="002741EF">
        <w:rPr>
          <w:lang w:val="hr-HR"/>
        </w:rPr>
        <w:t xml:space="preserve"> 112. stavak 6. SZ-a, sud će rješenjem o otvaranju stečajnog postupka naložiti Financijskoj agenciji da naloži banci prijenos zaplijenjenog iznosa predujma za namirenje troškova stečajnog postupka s računa dužnika na račun suda i obustavi daljnju pljenidbu ako iznos predujma nije zaplijenjen u cijelosti, a ra</w:t>
      </w:r>
      <w:r w:rsidRPr="002741EF">
        <w:rPr>
          <w:lang w:val="hr-HR"/>
        </w:rPr>
        <w:t>di čega je odlučeno kao u točc</w:t>
      </w:r>
      <w:r w:rsidR="00AD2023" w:rsidRPr="002741EF">
        <w:rPr>
          <w:lang w:val="hr-HR"/>
        </w:rPr>
        <w:t xml:space="preserve">i VIII. izreke ovog rješenja. </w:t>
      </w:r>
    </w:p>
    <w:p w:rsidRDefault="00507F88" w:rsidP="00181118" w:rsidR="00507F88" w:rsidRPr="002741EF">
      <w:pPr>
        <w:jc w:val="both"/>
        <w:rPr>
          <w:lang w:val="hr-HR"/>
        </w:rPr>
      </w:pPr>
    </w:p>
    <w:p w:rsidRDefault="00D4027A" w:rsidP="00C704CA" w:rsidR="00D4027A" w:rsidRPr="002741EF">
      <w:pPr>
        <w:jc w:val="center"/>
        <w:rPr>
          <w:lang w:val="hr-HR"/>
        </w:rPr>
      </w:pPr>
      <w:r w:rsidRPr="002741EF">
        <w:rPr>
          <w:lang w:val="hr-HR"/>
        </w:rPr>
        <w:t>U Splitu</w:t>
      </w:r>
      <w:r w:rsidR="00DD0BC4" w:rsidRPr="002741EF">
        <w:rPr>
          <w:lang w:val="hr-HR"/>
        </w:rPr>
        <w:t xml:space="preserve">, </w:t>
      </w:r>
      <w:r w:rsidR="00181118" w:rsidRPr="002741EF">
        <w:rPr>
          <w:lang w:val="hr-HR"/>
        </w:rPr>
        <w:t>16. listopada 2018</w:t>
      </w:r>
      <w:r w:rsidRPr="002741EF">
        <w:rPr>
          <w:lang w:val="hr-HR"/>
        </w:rPr>
        <w:t xml:space="preserve">. </w:t>
      </w:r>
    </w:p>
    <w:p w:rsidRDefault="00D4027A" w:rsidP="00D4027A" w:rsidR="00D4027A" w:rsidRPr="002741EF">
      <w:pPr>
        <w:jc w:val="both"/>
        <w:rPr>
          <w:lang w:val="hr-HR"/>
        </w:rPr>
      </w:pPr>
      <w:r w:rsidRPr="002741EF">
        <w:rPr>
          <w:lang w:val="hr-HR"/>
        </w:rPr>
        <w:t xml:space="preserve"> </w:t>
      </w:r>
    </w:p>
    <w:p w:rsidRDefault="004F395B" w:rsidP="00F53C8F" w:rsidR="004F395B" w:rsidRPr="002741EF">
      <w:pPr>
        <w:ind w:left="4956"/>
        <w:jc w:val="center"/>
      </w:pPr>
      <w:r w:rsidRPr="002741EF">
        <w:t>Sudac</w:t>
      </w:r>
    </w:p>
    <w:p w:rsidRDefault="004F395B" w:rsidP="00F53C8F" w:rsidR="004F395B" w:rsidRPr="002741EF">
      <w:pPr>
        <w:ind w:left="4956"/>
        <w:jc w:val="center"/>
      </w:pPr>
    </w:p>
    <w:p w:rsidRDefault="004F395B" w:rsidP="00F53C8F" w:rsidR="004F395B" w:rsidRPr="002741EF">
      <w:pPr>
        <w:ind w:left="4956"/>
        <w:jc w:val="center"/>
      </w:pPr>
      <w:r w:rsidRPr="002741EF">
        <w:t>Paško Bačić, v.r.</w:t>
      </w:r>
    </w:p>
    <w:p w:rsidRDefault="004F395B" w:rsidP="00F53C8F" w:rsidR="004F395B" w:rsidRPr="002741EF">
      <w:pPr>
        <w:ind w:left="4956"/>
        <w:jc w:val="center"/>
      </w:pPr>
      <w:r w:rsidRPr="002741EF">
        <w:t>za točnost otpravka-ovlašteni službenik</w:t>
      </w:r>
    </w:p>
    <w:p w:rsidRDefault="004F395B" w:rsidP="00F53C8F" w:rsidR="004F395B" w:rsidRPr="002741EF">
      <w:pPr>
        <w:ind w:firstLine="708" w:left="5664"/>
      </w:pPr>
      <w:r w:rsidRPr="002741EF">
        <w:t xml:space="preserve"> Katarina Raos</w:t>
      </w:r>
    </w:p>
    <w:p w:rsidRDefault="00D4027A" w:rsidP="003F3F45" w:rsidR="00D4027A" w:rsidRPr="002741EF">
      <w:pPr>
        <w:ind w:firstLine="708" w:left="7080"/>
        <w:rPr>
          <w:u w:val="single"/>
          <w:lang w:val="hr-HR"/>
        </w:rPr>
      </w:pPr>
    </w:p>
    <w:p w:rsidRDefault="008C090F" w:rsidP="00FE6CFD" w:rsidR="008C090F" w:rsidRPr="002741EF">
      <w:pPr>
        <w:rPr>
          <w:lang w:val="hr-HR"/>
        </w:rPr>
      </w:pPr>
    </w:p>
    <w:p w:rsidRDefault="004F395B" w:rsidP="00FE6CFD" w:rsidR="004F395B" w:rsidRPr="002741EF">
      <w:pPr>
        <w:rPr>
          <w:lang w:val="hr-HR"/>
        </w:rPr>
      </w:pPr>
    </w:p>
    <w:p w:rsidRDefault="004F395B" w:rsidP="00FE6CFD" w:rsidR="004F395B" w:rsidRPr="002741EF">
      <w:pPr>
        <w:rPr>
          <w:lang w:val="hr-HR"/>
        </w:rPr>
      </w:pPr>
    </w:p>
    <w:p w:rsidRDefault="004F395B" w:rsidP="00FE6CFD" w:rsidR="004F395B" w:rsidRPr="002741EF">
      <w:pPr>
        <w:rPr>
          <w:lang w:val="hr-HR"/>
        </w:rPr>
      </w:pPr>
    </w:p>
    <w:p w:rsidRDefault="004F395B" w:rsidP="00FE6CFD" w:rsidR="004F395B" w:rsidRPr="002741EF">
      <w:pPr>
        <w:rPr>
          <w:lang w:val="hr-HR"/>
        </w:rPr>
      </w:pPr>
    </w:p>
    <w:p w:rsidRDefault="00181118" w:rsidP="00FE6CFD" w:rsidR="00181118" w:rsidRPr="002741EF">
      <w:pPr>
        <w:rPr>
          <w:lang w:val="hr-HR"/>
        </w:rPr>
      </w:pPr>
    </w:p>
    <w:p w:rsidRDefault="00181118" w:rsidP="00FE6CFD" w:rsidR="00FE6CFD" w:rsidRPr="002741EF">
      <w:pPr>
        <w:rPr>
          <w:lang w:val="hr-HR"/>
        </w:rPr>
      </w:pPr>
      <w:r w:rsidRPr="002741EF">
        <w:rPr>
          <w:lang w:val="hr-HR"/>
        </w:rPr>
        <w:t>Pouka o pravnom lijeku</w:t>
      </w:r>
      <w:r w:rsidR="00FE6CFD" w:rsidRPr="002741EF">
        <w:rPr>
          <w:lang w:val="hr-HR"/>
        </w:rPr>
        <w:t>:</w:t>
      </w:r>
    </w:p>
    <w:p w:rsidRDefault="00FE6CFD" w:rsidP="004F395B" w:rsidR="004F395B" w:rsidRPr="002741EF">
      <w:pPr>
        <w:jc w:val="both"/>
        <w:rPr>
          <w:lang w:val="hr-HR"/>
        </w:rPr>
      </w:pPr>
      <w:r w:rsidRPr="002741EF">
        <w:rPr>
          <w:lang w:val="hr-HR"/>
        </w:rPr>
        <w:t xml:space="preserve">Protiv ovog rješenja dopuštena je žalba Visokom trgovačkom sudu Republike Hrvatske u Zagrebu. Žalba se podnosi putem ovog suda, pismeno u tri primjerka, u roku od </w:t>
      </w:r>
      <w:r w:rsidR="00996F29" w:rsidRPr="002741EF">
        <w:rPr>
          <w:lang w:val="hr-HR"/>
        </w:rPr>
        <w:t>osam dana od dostave rješenja.</w:t>
      </w:r>
      <w:r w:rsidRPr="002741EF">
        <w:rPr>
          <w:lang w:val="hr-HR"/>
        </w:rPr>
        <w:t xml:space="preserve"> </w:t>
      </w:r>
      <w:r w:rsidR="00996F29" w:rsidRPr="002741EF">
        <w:rPr>
          <w:lang w:val="hr-HR"/>
        </w:rPr>
        <w:t xml:space="preserve">Dostava </w:t>
      </w:r>
      <w:r w:rsidRPr="002741EF">
        <w:rPr>
          <w:lang w:val="hr-HR"/>
        </w:rPr>
        <w:t xml:space="preserve">ovog rješenja smatra se obavljenom istekom osmog dana od dana njegove objave na mrežnoj stranici e-Oglasna ploča sudova. </w:t>
      </w:r>
    </w:p>
    <w:p w:rsidRDefault="00EE1FB4" w:rsidP="003855E7" w:rsidR="00EE1FB4" w:rsidRPr="002741EF">
      <w:pPr>
        <w:jc w:val="both"/>
        <w:rPr>
          <w:lang w:val="hr-HR"/>
        </w:rPr>
      </w:pPr>
    </w:p>
    <w:sectPr w:rsidSect="00181118" w:rsidR="00EE1FB4" w:rsidRPr="002741EF">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9709BF" w:rsidRPr="009709BF">
      <w:rPr>
        <w:noProof/>
        <w:lang w:val="hr-HR"/>
      </w:rPr>
      <w:t>5</w:t>
    </w:r>
    <w:r>
      <w:fldChar w:fldCharType="end"/>
    </w:r>
    <w:r w:rsidR="00A56D14">
      <w:t xml:space="preserve"> -</w:t>
    </w:r>
    <w:r w:rsidR="00A56D14">
      <w:tab/>
    </w:r>
    <w:r w:rsidR="00B90378" w:rsidRPr="004B36C3">
      <w:t>Poslovni broj: 12. St-</w:t>
    </w:r>
    <w:r w:rsidR="00B90378">
      <w:t>805/2017</w:t>
    </w:r>
    <w:r w:rsidR="006C3E56">
      <w:t>-26</w:t>
    </w:r>
  </w:p>
  <w:p w:rsidRDefault="0006739B" w:rsidP="0006739B" w:rsidR="0006739B">
    <w:pPr>
      <w:pStyle w:val="Zaglavlje"/>
      <w:jc w:val="center"/>
    </w:pPr>
  </w:p>
  <w:p w:rsidRDefault="0006739B" w:rsidP="0006739B" w:rsidR="0006739B" w:rsidRPr="00B90378">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81118"/>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741EF"/>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4F395B"/>
    <w:rsid w:val="00507F88"/>
    <w:rsid w:val="005268EF"/>
    <w:rsid w:val="00545701"/>
    <w:rsid w:val="005472A2"/>
    <w:rsid w:val="00555A46"/>
    <w:rsid w:val="00555B64"/>
    <w:rsid w:val="005952E7"/>
    <w:rsid w:val="005A3202"/>
    <w:rsid w:val="005E017E"/>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3E56"/>
    <w:rsid w:val="006C6A99"/>
    <w:rsid w:val="006D1211"/>
    <w:rsid w:val="006D1A0E"/>
    <w:rsid w:val="006D2DB9"/>
    <w:rsid w:val="006D5707"/>
    <w:rsid w:val="006F3B71"/>
    <w:rsid w:val="00711445"/>
    <w:rsid w:val="0071597B"/>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74AD"/>
    <w:rsid w:val="009404E0"/>
    <w:rsid w:val="009405E8"/>
    <w:rsid w:val="009601C1"/>
    <w:rsid w:val="00963890"/>
    <w:rsid w:val="00966336"/>
    <w:rsid w:val="009709BF"/>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D2023"/>
    <w:rsid w:val="00AE18FF"/>
    <w:rsid w:val="00AE5405"/>
    <w:rsid w:val="00AF762C"/>
    <w:rsid w:val="00B02EA7"/>
    <w:rsid w:val="00B1090C"/>
    <w:rsid w:val="00B408AF"/>
    <w:rsid w:val="00B52A80"/>
    <w:rsid w:val="00B65669"/>
    <w:rsid w:val="00B6615F"/>
    <w:rsid w:val="00B7469A"/>
    <w:rsid w:val="00B90378"/>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9709BF"/>
    <w:rPr>
      <w:color w:val="808080"/>
      <w:bdr w:space="0" w:sz="0" w:color="auto" w:val="none"/>
      <w:shd w:fill="auto" w:color="auto" w:val="clear"/>
    </w:rPr>
  </w:style>
  <w:style w:customStyle="true" w:styleId="eSPISCCParagraphDefaultFont" w:type="character">
    <w:name w:val="eSPIS_CC_Paragraph Default Font"/>
    <w:basedOn w:val="Zadanifontodlomka"/>
    <w:rsid w:val="009709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9BF"/>
    <w:rPr>
      <w:bdr w:space="0" w:sz="0" w:color="auto" w:val="none"/>
      <w:shd w:fill="FFFFCC" w:color="auto" w:val="clear"/>
      <w:lang w:val="hr-HR"/>
    </w:rPr>
  </w:style>
  <w:style w:customStyle="true" w:styleId="PozadinaSvijetloCrvena" w:type="character">
    <w:name w:val="Pozadina_SvijetloCrvena"/>
    <w:basedOn w:val="eSPISCCParagraphDefaultFont"/>
    <w:rsid w:val="009709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9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9709BF"/>
    <w:rPr>
      <w:color w:val="808080"/>
      <w:bdr w:color="auto" w:space="0" w:sz="0" w:val="none"/>
      <w:shd w:color="auto" w:fill="auto" w:val="clear"/>
    </w:rPr>
  </w:style>
  <w:style w:customStyle="1" w:styleId="eSPISCCParagraphDefaultFont" w:type="character">
    <w:name w:val="eSPIS_CC_Paragraph Default Font"/>
    <w:basedOn w:val="Zadanifontodlomka"/>
    <w:rsid w:val="009709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9BF"/>
    <w:rPr>
      <w:bdr w:color="auto" w:space="0" w:sz="0" w:val="none"/>
      <w:shd w:color="auto" w:fill="FFFFCC" w:val="clear"/>
      <w:lang w:val="hr-HR"/>
    </w:rPr>
  </w:style>
  <w:style w:customStyle="1" w:styleId="PozadinaSvijetloCrvena" w:type="character">
    <w:name w:val="Pozadina_SvijetloCrvena"/>
    <w:basedOn w:val="eSPISCCParagraphDefaultFont"/>
    <w:rsid w:val="009709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9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St-805/2017</izvorni_sadrzaj>
    <derivirana_varijabla naziv="DomainObject.Predmet.OznakaBroj_1">St-805/2017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CRIKVINE j.d.o.o. za usluge</izvorni_sadrzaj>
    <derivirana_varijabla naziv="DomainObject.Predmet.ProtustrankaFormated_1">  CRIKVINE j.d.o.o. za usluge</derivirana_varijabla>
  </DomainObject.Predmet.ProtustrankaFormated>
  <DomainObject.Predmet.ProtustrankaFormatedOIB>
    <izvorni_sadrzaj>  CRIKVINE j.d.o.o. za usluge, OIB 48359769275</izvorni_sadrzaj>
    <derivirana_varijabla naziv="DomainObject.Predmet.ProtustrankaFormatedOIB_1">  CRIKVINE j.d.o.o. za usluge, OIB 48359769275</derivirana_varijabla>
  </DomainObject.Predmet.ProtustrankaFormatedOIB>
  <DomainObject.Predmet.ProtustrankaFormatedWithAdress>
    <izvorni_sadrzaj> CRIKVINE j.d.o.o. za usluge, Kneza Trpimira 119, 21210 Solin</izvorni_sadrzaj>
    <derivirana_varijabla naziv="DomainObject.Predmet.ProtustrankaFormatedWithAdress_1"> CRIKVINE j.d.o.o. za usluge, Kneza Trpimira 119, 21210 Solin</derivirana_varijabla>
  </DomainObject.Predmet.ProtustrankaFormatedWithAdress>
  <DomainObject.Predmet.ProtustrankaFormatedWithAdressOIB>
    <izvorni_sadrzaj> CRIKVINE j.d.o.o. za usluge, OIB 48359769275, Kneza Trpimira 119, 21210 Solin</izvorni_sadrzaj>
    <derivirana_varijabla naziv="DomainObject.Predmet.ProtustrankaFormatedWithAdressOIB_1"> CRIKVINE j.d.o.o. za usluge, OIB 48359769275, Kneza Trpimira 119, 21210 Solin</derivirana_varijabla>
  </DomainObject.Predmet.ProtustrankaFormatedWithAdressOIB>
  <DomainObject.Predmet.ProtustrankaWithAdress>
    <izvorni_sadrzaj>CRIKVINE j.d.o.o. za usluge Kneza Trpimira 119, 21210 Solin</izvorni_sadrzaj>
    <derivirana_varijabla naziv="DomainObject.Predmet.ProtustrankaWithAdress_1">CRIKVINE j.d.o.o. za usluge Kneza Trpimira 119, 21210 Solin</derivirana_varijabla>
  </DomainObject.Predmet.ProtustrankaWithAdress>
  <DomainObject.Predmet.ProtustrankaWithAdressOIB>
    <izvorni_sadrzaj>CRIKVINE j.d.o.o. za usluge, OIB 48359769275, Kneza Trpimira 119, 21210 Solin</izvorni_sadrzaj>
    <derivirana_varijabla naziv="DomainObject.Predmet.ProtustrankaWithAdressOIB_1">CRIKVINE j.d.o.o. za usluge, OIB 48359769275, Kneza Trpimira 119, 21210 Solin</derivirana_varijabla>
  </DomainObject.Predmet.ProtustrankaWithAdressOIB>
  <DomainObject.Predmet.ProtustrankaNazivFormated>
    <izvorni_sadrzaj>CRIKVINE j.d.o.o. za usluge</izvorni_sadrzaj>
    <derivirana_varijabla naziv="DomainObject.Predmet.ProtustrankaNazivFormated_1">CRIKVINE j.d.o.o. za usluge</derivirana_varijabla>
  </DomainObject.Predmet.ProtustrankaNazivFormated>
  <DomainObject.Predmet.ProtustrankaNazivFormatedOIB>
    <izvorni_sadrzaj>CRIKVINE j.d.o.o. za usluge, OIB 48359769275</izvorni_sadrzaj>
    <derivirana_varijabla naziv="DomainObject.Predmet.ProtustrankaNazivFormatedOIB_1">CRIKVINE j.d.o.o. za usluge, OIB 48359769275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33344.20</izvorni_sadrzaj>
    <derivirana_varijabla naziv="DomainObject.Predmet.TrenutnaVrijednost_1">33344.20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CRIKVINE j.d.o.o. za usluge</item>
    </izvorni_sadrzaj>
    <derivirana_varijabla naziv="DomainObject.Predmet.ProtuStrankaListFormated_1">
      <item>CRIKVINE j.d.o.o. za usluge</item>
    </derivirana_varijabla>
  </DomainObject.Predmet.ProtuStrankaListFormated>
  <DomainObject.Predmet.ProtuStrankaListFormatedOIB>
    <izvorni_sadrzaj>
      <item>CRIKVINE j.d.o.o. za usluge, OIB 48359769275</item>
    </izvorni_sadrzaj>
    <derivirana_varijabla naziv="DomainObject.Predmet.ProtuStrankaListFormatedOIB_1">
      <item>CRIKVINE j.d.o.o. za usluge, OIB 48359769275</item>
    </derivirana_varijabla>
  </DomainObject.Predmet.ProtuStrankaListFormatedOIB>
  <DomainObject.Predmet.ProtuStrankaListFormatedWithAdress>
    <izvorni_sadrzaj>
      <item>CRIKVINE j.d.o.o. za usluge, Kneza Trpimira 119, 21210 Solin</item>
    </izvorni_sadrzaj>
    <derivirana_varijabla naziv="DomainObject.Predmet.ProtuStrankaListFormatedWithAdress_1">
      <item>CRIKVINE j.d.o.o. za usluge, Kneza Trpimira 119, 21210 Solin</item>
    </derivirana_varijabla>
  </DomainObject.Predmet.ProtuStrankaListFormatedWithAdress>
  <DomainObject.Predmet.ProtuStrankaListFormatedWithAdressOIB>
    <izvorni_sadrzaj>
      <item>CRIKVINE j.d.o.o. za usluge, OIB 48359769275, Kneza Trpimira 119, 21210 Solin</item>
    </izvorni_sadrzaj>
    <derivirana_varijabla naziv="DomainObject.Predmet.ProtuStrankaListFormatedWithAdressOIB_1">
      <item>CRIKVINE j.d.o.o. za usluge, OIB 48359769275, Kneza Trpimira 119, 21210 Solin</item>
    </derivirana_varijabla>
  </DomainObject.Predmet.ProtuStrankaListFormatedWithAdressOIB>
  <DomainObject.Predmet.ProtuStrankaListNazivFormated>
    <izvorni_sadrzaj>
      <item>CRIKVINE j.d.o.o. za usluge</item>
    </izvorni_sadrzaj>
    <derivirana_varijabla naziv="DomainObject.Predmet.ProtuStrankaListNazivFormated_1">
      <item>CRIKVINE j.d.o.o. za usluge</item>
    </derivirana_varijabla>
  </DomainObject.Predmet.ProtuStrankaListNazivFormated>
  <DomainObject.Predmet.ProtuStrankaListNazivFormatedOIB>
    <izvorni_sadrzaj>
      <item>CRIKVINE j.d.o.o. za usluge, OIB 48359769275</item>
    </izvorni_sadrzaj>
    <derivirana_varijabla naziv="DomainObject.Predmet.ProtuStrankaListNazivFormatedOIB_1">
      <item>CRIKVINE j.d.o.o. za usluge, OIB 48359769275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CRIKVINE j.d.o.o. za usluge</izvorni_sadrzaj>
    <derivirana_varijabla naziv="DomainObject.Predmet.ProtustrankaIDrugi_1">CRIKVINE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CRIKVINE j.d.o.o. za usluge, OIB 48359769275, Kneza Trpimira 119, 21210 Solin</izvorni_sadrzaj>
    <derivirana_varijabla naziv="DomainObject.Predmet.ProtustrankaIDrugiAdressOIB_1">CRIKVINE j.d.o.o. za usluge, OIB 48359769275, Kneza Trpimira 119,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CRIKVINE j.d.o.o. za usluge</item>
      <item>FINANCIJSKA AGENCIJA, RC SPLIT</item>
    </izvorni_sadrzaj>
    <derivirana_varijabla naziv="DomainObject.Predmet.SudioniciListNaziv_1">
      <item>CRIKVINE j.d.o.o. za usluge</item>
      <item>FINANCIJSKA AGENCIJA, RC SPLIT</item>
    </derivirana_varijabla>
  </DomainObject.Predmet.SudioniciListNaziv>
  <DomainObject.Predmet.SudioniciListAdressOIB>
    <izvorni_sadrzaj>
      <item>CRIKVINE j.d.o.o. za usluge, OIB 48359769275, Kneza Trpimira 119,21210 Solin</item>
      <item>FINANCIJSKA AGENCIJA, RC SPLIT, OIB 85821130368, Mažuranićevo šetalište 24 b,21000 Split</item>
    </izvorni_sadrzaj>
    <derivirana_varijabla naziv="DomainObject.Predmet.SudioniciListAdressOIB_1">
      <item>CRIKVINE j.d.o.o. za usluge, OIB 48359769275, Kneza Trpimira 119,21210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48359769275</item>
      <item>, OIB 85821130368</item>
    </izvorni_sadrzaj>
    <derivirana_varijabla naziv="DomainObject.Predmet.SudioniciListNazivOIB_1">
      <item>, OIB 48359769275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12. lipnja 2018.</izvorni_sadrzaj>
    <derivirana_varijabla naziv="DomainObject.PredzadnjaOdlukaIzPredmeta.DatumDonosenjaOdluke_1">12. lipnja 2018.</derivirana_varijabla>
  </DomainObject.PredzadnjaOdlukaIzPredmeta.DatumDonosenjaOdluke>
  <DomainObject.PredzadnjaOdlukaIzPredmeta.Oznaka>
    <izvorni_sadrzaj>St-805/2017-22</izvorni_sadrzaj>
    <derivirana_varijabla naziv="DomainObject.PredzadnjaOdlukaIzPredmeta.Oznaka_1">St-805/2017-22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1966</properties:Words>
  <properties:Characters>10710</properties:Characters>
  <properties:Lines>205</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2018-10-16T07:59:00Z</dcterms:created>
  <dc:creator>wsadmin</dc:creator>
  <cp:lastModifiedBy>Paško Bačić</cp:lastModifiedBy>
  <cp:lastPrinted>2018-10-16T07:58:00Z</cp:lastPrinted>
  <dcterms:modified xmlns:xsi="http://www.w3.org/2001/XMLSchema-instance" xsi:type="dcterms:W3CDTF">2018-10-16T08:05:00Z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(ICMS - 13-rješenje - o otvaranju i zaključenju stečaja po čl. 63. SZ.docx)</vt:lpwstr>
  </prop:property>
  <prop:property name="CC_coloring" pid="4" fmtid="{D5CDD505-2E9C-101B-9397-08002B2CF9AE}">
    <vt:bool>false</vt:bool>
  </prop:property>
  <prop:property name="BrojStranica" pid="5" fmtid="{D5CDD505-2E9C-101B-9397-08002B2CF9AE}">
    <vt:i4>5</vt:i4>
  </prop:property>
</prop:Properties>
</file>