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37ca" w14:paraId="a1b37c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E3B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E3B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E3B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E3B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E3B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St-2118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FERROMOTO CHRISTIANS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Grada Vukovara 226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080081035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82652534305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080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FERROMOTO CHRISTIANS</w:t>
      </w:r>
      <w:r w:rsidR="004E3B26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Grada Vukovara 226, 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080081035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82652534305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3A1F20"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FERROMOTO CHRISTIANS</w:t>
      </w:r>
      <w:r w:rsidR="004E3B26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Grada Vukovara 226, 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080081035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82652534305</w:t>
      </w:r>
      <w:r w:rsidR="004E3B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230806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izvadak iz sudskog registra za</w:t>
      </w:r>
      <w:r w:rsidR="00BC33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30806"/>
    <w:rsid w:val="002B5FFE"/>
    <w:rsid w:val="003A1F20"/>
    <w:rsid w:val="00427DBD"/>
    <w:rsid w:val="004E3B26"/>
    <w:rsid w:val="00604F51"/>
    <w:rsid w:val="007659BE"/>
    <w:rsid w:val="007E7B9C"/>
    <w:rsid w:val="009D1BD2"/>
    <w:rsid w:val="009F7260"/>
    <w:rsid w:val="00A15DB0"/>
    <w:rsid w:val="00BC333B"/>
    <w:rsid w:val="00BE3395"/>
    <w:rsid w:val="00C9607A"/>
    <w:rsid w:val="00CA6C01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8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308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308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308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8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308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308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308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St-2118/2015</izvorni_sadrzaj>
    <derivirana_varijabla naziv="DomainObject.Predmet.OznakaBroj_1">St-2118/2015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FERROMOTO CHRISTIANS d.o.o.</izvorni_sadrzaj>
    <derivirana_varijabla naziv="DomainObject.Predmet.ProtustrankaFormated_1">  FERROMOTO CHRISTIANS d.o.o.</derivirana_varijabla>
  </DomainObject.Predmet.ProtustrankaFormated>
  <DomainObject.Predmet.ProtustrankaFormatedOIB>
    <izvorni_sadrzaj>  FERROMOTO CHRISTIANS d.o.o., OIB 82652534305</izvorni_sadrzaj>
    <derivirana_varijabla naziv="DomainObject.Predmet.ProtustrankaFormatedOIB_1">  FERROMOTO CHRISTIANS d.o.o., OIB 82652534305</derivirana_varijabla>
  </DomainObject.Predmet.ProtustrankaFormatedOIB>
  <DomainObject.Predmet.ProtustrankaFormatedWithAdress>
    <izvorni_sadrzaj> FERROMOTO CHRISTIANS d.o.o., Grada Vukovara 226, 10000 Zagreb</izvorni_sadrzaj>
    <derivirana_varijabla naziv="DomainObject.Predmet.ProtustrankaFormatedWithAdress_1"> FERROMOTO CHRISTIANS d.o.o., Grada Vukovara 226, 10000 Zagreb</derivirana_varijabla>
  </DomainObject.Predmet.ProtustrankaFormatedWithAdress>
  <DomainObject.Predmet.ProtustrankaFormatedWithAdressOIB>
    <izvorni_sadrzaj> FERROMOTO CHRISTIANS d.o.o., OIB 82652534305, Grada Vukovara 226, 10000 Zagreb</izvorni_sadrzaj>
    <derivirana_varijabla naziv="DomainObject.Predmet.ProtustrankaFormatedWithAdressOIB_1"> FERROMOTO CHRISTIANS d.o.o., OIB 82652534305, Grada Vukovara 226, 10000 Zagreb</derivirana_varijabla>
  </DomainObject.Predmet.ProtustrankaFormatedWithAdressOIB>
  <DomainObject.Predmet.ProtustrankaWithAdress>
    <izvorni_sadrzaj>FERROMOTO CHRISTIANS d.o.o. Grada Vukovara 226, 10000 Zagreb</izvorni_sadrzaj>
    <derivirana_varijabla naziv="DomainObject.Predmet.ProtustrankaWithAdress_1">FERROMOTO CHRISTIANS d.o.o. Grada Vukovara 226, 10000 Zagreb</derivirana_varijabla>
  </DomainObject.Predmet.ProtustrankaWithAdress>
  <DomainObject.Predmet.ProtustrankaWithAdressOIB>
    <izvorni_sadrzaj>FERROMOTO CHRISTIANS d.o.o., OIB 82652534305, Grada Vukovara 226, 10000 Zagreb</izvorni_sadrzaj>
    <derivirana_varijabla naziv="DomainObject.Predmet.ProtustrankaWithAdressOIB_1">FERROMOTO CHRISTIANS d.o.o., OIB 82652534305, Grada Vukovara 226, 10000 Zagreb</derivirana_varijabla>
  </DomainObject.Predmet.ProtustrankaWithAdressOIB>
  <DomainObject.Predmet.ProtustrankaNazivFormated>
    <izvorni_sadrzaj>FERROMOTO CHRISTIANS d.o.o.</izvorni_sadrzaj>
    <derivirana_varijabla naziv="DomainObject.Predmet.ProtustrankaNazivFormated_1">FERROMOTO CHRISTIANS d.o.o.</derivirana_varijabla>
  </DomainObject.Predmet.ProtustrankaNazivFormated>
  <DomainObject.Predmet.ProtustrankaNazivFormatedOIB>
    <izvorni_sadrzaj>FERROMOTO CHRISTIANS d.o.o., OIB 82652534305</izvorni_sadrzaj>
    <derivirana_varijabla naziv="DomainObject.Predmet.ProtustrankaNazivFormatedOIB_1">FERROMOTO CHRISTIANS d.o.o., OIB 82652534305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FERROMOTO CHRISTIANS d.o.o.</item>
    </izvorni_sadrzaj>
    <derivirana_varijabla naziv="DomainObject.Predmet.ProtuStrankaListFormated_1">
      <item>FERROMOTO CHRISTIANS d.o.o.</item>
    </derivirana_varijabla>
  </DomainObject.Predmet.ProtuStrankaListFormated>
  <DomainObject.Predmet.ProtuStrankaListFormatedOIB>
    <izvorni_sadrzaj>
      <item>FERROMOTO CHRISTIANS d.o.o., OIB 82652534305</item>
    </izvorni_sadrzaj>
    <derivirana_varijabla naziv="DomainObject.Predmet.ProtuStrankaListFormatedOIB_1">
      <item>FERROMOTO CHRISTIANS d.o.o., OIB 82652534305</item>
    </derivirana_varijabla>
  </DomainObject.Predmet.ProtuStrankaListFormatedOIB>
  <DomainObject.Predmet.ProtuStrankaListFormatedWithAdress>
    <izvorni_sadrzaj>
      <item>FERROMOTO CHRISTIANS d.o.o., Grada Vukovara 226, 10000 Zagreb</item>
    </izvorni_sadrzaj>
    <derivirana_varijabla naziv="DomainObject.Predmet.ProtuStrankaListFormatedWithAdress_1">
      <item>FERROMOTO CHRISTIANS d.o.o., Grada Vukovara 226, 10000 Zagreb</item>
    </derivirana_varijabla>
  </DomainObject.Predmet.ProtuStrankaListFormatedWithAdress>
  <DomainObject.Predmet.ProtuStrankaListFormatedWithAdressOIB>
    <izvorni_sadrzaj>
      <item>FERROMOTO CHRISTIANS d.o.o., OIB 82652534305, Grada Vukovara 226, 10000 Zagreb</item>
    </izvorni_sadrzaj>
    <derivirana_varijabla naziv="DomainObject.Predmet.ProtuStrankaListFormatedWithAdressOIB_1">
      <item>FERROMOTO CHRISTIANS d.o.o., OIB 82652534305, Grada Vukovara 226, 10000 Zagreb</item>
    </derivirana_varijabla>
  </DomainObject.Predmet.ProtuStrankaListFormatedWithAdressOIB>
  <DomainObject.Predmet.ProtuStrankaListNazivFormated>
    <izvorni_sadrzaj>
      <item>FERROMOTO CHRISTIANS d.o.o.</item>
    </izvorni_sadrzaj>
    <derivirana_varijabla naziv="DomainObject.Predmet.ProtuStrankaListNazivFormated_1">
      <item>FERROMOTO CHRISTIANS d.o.o.</item>
    </derivirana_varijabla>
  </DomainObject.Predmet.ProtuStrankaListNazivFormated>
  <DomainObject.Predmet.ProtuStrankaListNazivFormatedOIB>
    <izvorni_sadrzaj>
      <item>FERROMOTO CHRISTIANS d.o.o., OIB 82652534305</item>
    </izvorni_sadrzaj>
    <derivirana_varijabla naziv="DomainObject.Predmet.ProtuStrankaListNazivFormatedOIB_1">
      <item>FERROMOTO CHRISTIANS d.o.o., OIB 82652534305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FERROMOTO CHRISTIANS d.o.o.</izvorni_sadrzaj>
    <derivirana_varijabla naziv="DomainObject.Predmet.ProtustrankaIDrugi_1">FERROMOTO CHRISTIANS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FERROMOTO CHRISTIANS d.o.o., OIB 82652534305, Grada Vukovara 226, 10000 Zagreb</izvorni_sadrzaj>
    <derivirana_varijabla naziv="DomainObject.Predmet.ProtustrankaIDrugiAdressOIB_1">FERROMOTO CHRISTIANS d.o.o., OIB 82652534305, Grada Vukovara 226,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FERROMOTO CHRISTIANS d.o.o.</item>
      <item>FINA Regionalni centar Zagreb</item>
    </izvorni_sadrzaj>
    <derivirana_varijabla naziv="DomainObject.Predmet.SudioniciListNaziv_1">
      <item>FERROMOTO CHRISTIANS d.o.o.</item>
      <item>FINA Regionalni centar Zagreb</item>
    </derivirana_varijabla>
  </DomainObject.Predmet.SudioniciListNaziv>
  <DomainObject.Predmet.SudioniciListAdressOIB>
    <izvorni_sadrzaj>
      <item>FERROMOTO CHRISTIANS d.o.o., OIB 82652534305, Grada Vukovara 226,10000 Zagreb</item>
      <item>FINA Regionalni centar Zagreb, OIB 85821130368, Trg svibanjskih žrtava 1995. 1,10000 Zagreb</item>
    </izvorni_sadrzaj>
    <derivirana_varijabla naziv="DomainObject.Predmet.SudioniciListAdressOIB_1">
      <item>FERROMOTO CHRISTIANS d.o.o., OIB 82652534305, Grada Vukovara 226,10000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82652534305</item>
      <item>, OIB 85821130368</item>
    </izvorni_sadrzaj>
    <derivirana_varijabla naziv="DomainObject.Predmet.SudioniciListNazivOIB_1">
      <item>, OIB 82652534305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1856</properties:Characters>
  <properties:Lines>45</properties:Lines>
  <properties:Paragraphs>19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2015-11-12T13:25:00Z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