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bbf9" w14:paraId="e5fbbf9" w:rsidRDefault="004952D7" w:rsidP="004952D7" w:rsidR="004952D7">
      <w:pPr>
        <w15:collapsed w:val="false"/>
      </w:pPr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B33FBF" w:rsidP="00B33FBF" w:rsidR="00B33FBF">
      <w:pPr>
        <w:jc w:val="both"/>
      </w:pPr>
      <w:r>
        <w:tab/>
        <w:t>TRGOVAČKI SUD U OSIJEKU, po sucu Dubravki Kuveždić u stečajnom predmetu predlagatelja FINA RC Zagreb Podružnica Zagreb za otvaranje stečajnog postupka nad dužnikom</w:t>
      </w:r>
      <w:r w:rsidR="00896342">
        <w:t xml:space="preserve"> NOTUM PUNCTO j.d.o.o. za ugostiteljstvo Zagreb, </w:t>
      </w:r>
      <w:proofErr w:type="spellStart"/>
      <w:r w:rsidR="00896342">
        <w:t>Kranjčevićeva</w:t>
      </w:r>
      <w:proofErr w:type="spellEnd"/>
      <w:r w:rsidR="00896342">
        <w:t xml:space="preserve"> 67/A, OIB 47468291940, MBS 080988871,</w:t>
      </w:r>
      <w:r>
        <w:t xml:space="preserve"> dana </w:t>
      </w:r>
      <w:r w:rsidR="00E82C8F">
        <w:t xml:space="preserve">9.  svibnja </w:t>
      </w:r>
      <w:r>
        <w:t xml:space="preserve">2018., </w:t>
      </w:r>
    </w:p>
    <w:p w:rsidRDefault="00B33FBF" w:rsidP="00B33FBF" w:rsidR="00B33FBF">
      <w:pPr>
        <w:tabs>
          <w:tab w:pos="3705" w:val="left"/>
        </w:tabs>
        <w:jc w:val="both"/>
      </w:pPr>
      <w:r>
        <w:tab/>
      </w:r>
    </w:p>
    <w:p w:rsidRDefault="00B33FBF" w:rsidP="00B33FBF" w:rsidR="00B33FBF">
      <w:pPr>
        <w:tabs>
          <w:tab w:pos="3705" w:val="left"/>
        </w:tabs>
        <w:jc w:val="both"/>
      </w:pPr>
    </w:p>
    <w:p w:rsidRDefault="00B33FBF" w:rsidP="00B33FBF" w:rsidR="00B33FBF">
      <w:pPr>
        <w:jc w:val="center"/>
      </w:pPr>
      <w:r>
        <w:t>r i j e š i o   j e</w:t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896342">
        <w:t xml:space="preserve">NOTUM PUNCTO j.d.o.o. za ugostiteljstvo Zagreb, </w:t>
      </w:r>
      <w:proofErr w:type="spellStart"/>
      <w:r w:rsidR="00896342">
        <w:t>Kranjčevićeva</w:t>
      </w:r>
      <w:proofErr w:type="spellEnd"/>
      <w:r w:rsidR="00896342">
        <w:t xml:space="preserve"> 67/A, OIB 47468291940, MBS 080988871</w:t>
      </w:r>
      <w:r>
        <w:rPr>
          <w:b/>
        </w:rPr>
        <w:t xml:space="preserve">. 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16257" w:rsidRPr="00B16257">
        <w:rPr>
          <w:b/>
        </w:rPr>
        <w:t>21</w:t>
      </w:r>
      <w:r>
        <w:rPr>
          <w:b/>
        </w:rPr>
        <w:t>. lipnja 2018. u  9,</w:t>
      </w:r>
      <w:r w:rsidR="00896342">
        <w:rPr>
          <w:b/>
        </w:rPr>
        <w:t>3</w:t>
      </w:r>
      <w:r>
        <w:rPr>
          <w:b/>
        </w:rPr>
        <w:t>0 sati</w:t>
      </w:r>
      <w:r>
        <w:t xml:space="preserve"> u zgradi ovog suda u Osijeku, Zagrebačka br. 2, soba br. 38/II, na koje se pozivaju sve zainteresirane stranke dostavom ovog rješenja.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Odlomakpopisa"/>
        <w:numPr>
          <w:ilvl w:val="0"/>
          <w:numId w:val="1"/>
        </w:numPr>
        <w:jc w:val="both"/>
        <w:rPr>
          <w:b/>
        </w:rPr>
      </w:pPr>
      <w:r>
        <w:t xml:space="preserve">U ovom postupku imenuje se privremena stečajna upraviteljica Sabina Lalić iz Osijeka, </w:t>
      </w:r>
      <w:proofErr w:type="spellStart"/>
      <w:r>
        <w:t>Gundulićeva</w:t>
      </w:r>
      <w:proofErr w:type="spellEnd"/>
      <w:r>
        <w:t xml:space="preserve"> 5, OIB 09145874795.            </w:t>
      </w:r>
    </w:p>
    <w:p w:rsidRDefault="00B33FBF" w:rsidP="00B33FBF" w:rsidR="00B33FBF">
      <w:pPr>
        <w:pStyle w:val="Tijeloteksta"/>
        <w:ind w:left="786"/>
        <w:rPr>
          <w:b/>
        </w:rPr>
      </w:pPr>
      <w:r>
        <w:t xml:space="preserve">        </w:t>
      </w: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B33FBF" w:rsidP="00B33FBF" w:rsidR="00B33FBF">
      <w:pPr>
        <w:pStyle w:val="Odlomakpopisa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896342" w:rsidP="00B33FBF" w:rsidR="00896342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jc w:val="center"/>
        <w:rPr>
          <w:bCs/>
        </w:rPr>
      </w:pPr>
      <w:r>
        <w:rPr>
          <w:bCs/>
        </w:rPr>
        <w:lastRenderedPageBreak/>
        <w:t>Obrazloženje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</w:pPr>
      <w:r>
        <w:tab/>
        <w:t>Predlagatelj FINA RC Zagreb</w:t>
      </w:r>
      <w:r w:rsidR="00B16257">
        <w:t xml:space="preserve">, </w:t>
      </w:r>
      <w:r>
        <w:t xml:space="preserve">podnio je Trgovačkom sudu u Zagrebu dana </w:t>
      </w:r>
      <w:r w:rsidR="00896342">
        <w:t xml:space="preserve">  3</w:t>
      </w:r>
      <w:r w:rsidR="00B16257">
        <w:t>. ožujka 2017</w:t>
      </w:r>
      <w:r>
        <w:t xml:space="preserve">. na </w:t>
      </w:r>
      <w:r w:rsidR="00B16257">
        <w:t xml:space="preserve"> </w:t>
      </w:r>
      <w:r>
        <w:t xml:space="preserve">prijedlog za otvaranje stečajnog postupka nad </w:t>
      </w:r>
      <w:r w:rsidR="00896342">
        <w:t xml:space="preserve">NOTUM PUNCTO j.d.o.o. za ugostiteljstvo Zagreb, </w:t>
      </w:r>
      <w:proofErr w:type="spellStart"/>
      <w:r w:rsidR="00896342">
        <w:t>Kranjčevićeva</w:t>
      </w:r>
      <w:proofErr w:type="spellEnd"/>
      <w:r w:rsidR="00896342">
        <w:t xml:space="preserve"> 67/A, OIB 47468291940, MBS 080988871</w:t>
      </w:r>
      <w:r>
        <w:rPr>
          <w:b/>
        </w:rPr>
        <w:t>.</w:t>
      </w:r>
      <w:r>
        <w:t xml:space="preserve"> </w:t>
      </w:r>
      <w:r>
        <w:tab/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  <w:ind w:firstLine="708"/>
      </w:pPr>
      <w:r>
        <w:t>U prijedlogu FINA navodi da dužnik na dan</w:t>
      </w:r>
      <w:r w:rsidR="001312E4">
        <w:t xml:space="preserve"> 1</w:t>
      </w:r>
      <w:r>
        <w:t xml:space="preserve">. ožujka 2017. u Očevidniku redoslijeda osnova za plaćanje ima evidentirane neizvršene osnove za plaćanje u neprekinutom razdoblju od 120 dana u ukupnom iznosu od </w:t>
      </w:r>
      <w:r w:rsidR="001312E4">
        <w:t>10.461,03</w:t>
      </w:r>
      <w:r>
        <w:t xml:space="preserve"> kn u koji iznos je uračunata kamata i naknada FINE za provedbu ovrhe na novčanim sredstvima, te da dužnik ima </w:t>
      </w:r>
      <w:r w:rsidR="001312E4">
        <w:t>1</w:t>
      </w:r>
      <w:r>
        <w:t xml:space="preserve"> zaposlenika.</w:t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B33FBF" w:rsidP="00B33FBF" w:rsidR="00B33FBF">
      <w:pPr>
        <w:jc w:val="both"/>
      </w:pPr>
      <w:r>
        <w:t xml:space="preserve"> </w:t>
      </w:r>
    </w:p>
    <w:p w:rsidRDefault="00B33FBF" w:rsidP="00B33FBF" w:rsidR="00B33FBF">
      <w:pPr>
        <w:ind w:firstLine="708"/>
        <w:jc w:val="both"/>
      </w:pPr>
      <w:r>
        <w:t xml:space="preserve">Temeljem članka 115. stav 2. citiranog Zakona imenovana je privremena stečajna upraviteljica Sabina Lalić iz Osijeka, </w:t>
      </w:r>
      <w:proofErr w:type="spellStart"/>
      <w:r>
        <w:t>Gundulićeva</w:t>
      </w:r>
      <w:proofErr w:type="spellEnd"/>
      <w:r>
        <w:t xml:space="preserve"> 5 (automatski odabir), radi utvrđivanja stanja imovine dužnika, nakon čega sudac može donijeti odluku u ovom postupku.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jc w:val="center"/>
        <w:rPr>
          <w:b/>
          <w:bCs/>
        </w:rPr>
      </w:pPr>
    </w:p>
    <w:p w:rsidRDefault="00B33FBF" w:rsidP="00B33FBF" w:rsidR="00B33FB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B16257">
        <w:t xml:space="preserve">9. svibnja </w:t>
      </w:r>
      <w:r>
        <w:t xml:space="preserve"> 2018.                 </w:t>
      </w:r>
    </w:p>
    <w:p w:rsidRDefault="00B33FBF" w:rsidP="00B33FBF" w:rsidR="00B33FBF">
      <w:pPr>
        <w:pStyle w:val="Tijeloteksta"/>
        <w:jc w:val="center"/>
      </w:pPr>
    </w:p>
    <w:p w:rsidRDefault="00B33FBF" w:rsidP="001312E4" w:rsidR="001312E4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  <w:t xml:space="preserve">        </w:t>
      </w:r>
      <w:r w:rsidR="00EF153B">
        <w:t xml:space="preserve">                                     </w:t>
      </w:r>
      <w:r w:rsidR="00EF153B">
        <w:tab/>
      </w:r>
      <w:bookmarkStart w:name="_GoBack" w:id="0"/>
      <w:bookmarkEnd w:id="0"/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5EC" w:rsidR="00D565EC">
      <w:r>
        <w:separator/>
      </w:r>
    </w:p>
  </w:endnote>
  <w:endnote w:id="0" w:type="continuationSeparator">
    <w:p w:rsidRDefault="00D565EC" w:rsidR="00D56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5EC" w:rsidR="00D565EC">
      <w:r>
        <w:separator/>
      </w:r>
    </w:p>
  </w:footnote>
  <w:footnote w:id="0" w:type="continuationSeparator">
    <w:p w:rsidRDefault="00D565EC" w:rsidR="00D565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12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St-12</w:t>
    </w:r>
    <w:r w:rsidR="00E82C8F">
      <w:t>6</w:t>
    </w:r>
    <w:r w:rsidR="00896342">
      <w:t>0</w:t>
    </w:r>
    <w:r w:rsidR="00935EEC">
      <w:t>/17-</w:t>
    </w:r>
    <w:r w:rsidR="00896342">
      <w:t>2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12E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590"/>
    <w:rsid w:val="001B5E31"/>
    <w:rsid w:val="001E75FC"/>
    <w:rsid w:val="001F1C79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0599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50A85"/>
    <w:rsid w:val="008737C5"/>
    <w:rsid w:val="00891BF4"/>
    <w:rsid w:val="00896342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16257"/>
    <w:rsid w:val="00B32D98"/>
    <w:rsid w:val="00B33FBF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65EC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82C8F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618C3"/>
    <w:rsid w:val="00F61B56"/>
    <w:rsid w:val="00F76EF7"/>
    <w:rsid w:val="00F80502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63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9634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9634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34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34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63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9634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9634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34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34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St-1260/2017</izvorni_sadrzaj>
    <derivirana_varijabla naziv="DomainObject.Predmet.OznakaBroj_1">St-1260/2017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NOTUM PUNCTO j.d.o.o.</izvorni_sadrzaj>
    <derivirana_varijabla naziv="DomainObject.Predmet.ProtustrankaFormated_1">  NOTUM PUNCTO j.d.o.o.</derivirana_varijabla>
  </DomainObject.Predmet.ProtustrankaFormated>
  <DomainObject.Predmet.ProtustrankaFormatedOIB>
    <izvorni_sadrzaj>  NOTUM PUNCTO j.d.o.o., OIB 47468291940</izvorni_sadrzaj>
    <derivirana_varijabla naziv="DomainObject.Predmet.ProtustrankaFormatedOIB_1">  NOTUM PUNCTO j.d.o.o., OIB 47468291940</derivirana_varijabla>
  </DomainObject.Predmet.ProtustrankaFormatedOIB>
  <DomainObject.Predmet.ProtustrankaFormatedWithAdress>
    <izvorni_sadrzaj> NOTUM PUNCTO j.d.o.o., Kranjčevićeva 67/A, 10000 Zagreb</izvorni_sadrzaj>
    <derivirana_varijabla naziv="DomainObject.Predmet.ProtustrankaFormatedWithAdress_1"> NOTUM PUNCTO j.d.o.o., Kranjčevićeva 67/A, 10000 Zagreb</derivirana_varijabla>
  </DomainObject.Predmet.ProtustrankaFormatedWithAdress>
  <DomainObject.Predmet.ProtustrankaFormatedWithAdressOIB>
    <izvorni_sadrzaj> NOTUM PUNCTO j.d.o.o., OIB 47468291940, Kranjčevićeva 67/A, 10000 Zagreb</izvorni_sadrzaj>
    <derivirana_varijabla naziv="DomainObject.Predmet.ProtustrankaFormatedWithAdressOIB_1"> NOTUM PUNCTO j.d.o.o., OIB 47468291940, Kranjčevićeva 67/A, 10000 Zagreb</derivirana_varijabla>
  </DomainObject.Predmet.ProtustrankaFormatedWithAdressOIB>
  <DomainObject.Predmet.ProtustrankaWithAdress>
    <izvorni_sadrzaj>NOTUM PUNCTO j.d.o.o. Kranjčevićeva 67/A, 10000 Zagreb</izvorni_sadrzaj>
    <derivirana_varijabla naziv="DomainObject.Predmet.ProtustrankaWithAdress_1">NOTUM PUNCTO j.d.o.o. Kranjčevićeva 67/A, 10000 Zagreb</derivirana_varijabla>
  </DomainObject.Predmet.ProtustrankaWithAdress>
  <DomainObject.Predmet.ProtustrankaWithAdressOIB>
    <izvorni_sadrzaj>NOTUM PUNCTO j.d.o.o., OIB 47468291940, Kranjčevićeva 67/A, 10000 Zagreb</izvorni_sadrzaj>
    <derivirana_varijabla naziv="DomainObject.Predmet.ProtustrankaWithAdressOIB_1">NOTUM PUNCTO j.d.o.o., OIB 47468291940, Kranjčevićeva 67/A, 10000 Zagreb</derivirana_varijabla>
  </DomainObject.Predmet.ProtustrankaWithAdressOIB>
  <DomainObject.Predmet.ProtustrankaNazivFormated>
    <izvorni_sadrzaj>NOTUM PUNCTO j.d.o.o.</izvorni_sadrzaj>
    <derivirana_varijabla naziv="DomainObject.Predmet.ProtustrankaNazivFormated_1">NOTUM PUNCTO j.d.o.o.</derivirana_varijabla>
  </DomainObject.Predmet.ProtustrankaNazivFormated>
  <DomainObject.Predmet.ProtustrankaNazivFormatedOIB>
    <izvorni_sadrzaj>NOTUM PUNCTO j.d.o.o., OIB 47468291940</izvorni_sadrzaj>
    <derivirana_varijabla naziv="DomainObject.Predmet.ProtustrankaNazivFormatedOIB_1">NOTUM PUNCTO j.d.o.o., OIB 47468291940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NOTUM PUNCTO j.d.o.o.</item>
    </izvorni_sadrzaj>
    <derivirana_varijabla naziv="DomainObject.Predmet.ProtuStrankaListFormated_1">
      <item>NOTUM PUNCTO j.d.o.o.</item>
    </derivirana_varijabla>
  </DomainObject.Predmet.ProtuStrankaListFormated>
  <DomainObject.Predmet.ProtuStrankaListFormatedOIB>
    <izvorni_sadrzaj>
      <item>NOTUM PUNCTO j.d.o.o., OIB 47468291940</item>
    </izvorni_sadrzaj>
    <derivirana_varijabla naziv="DomainObject.Predmet.ProtuStrankaListFormatedOIB_1">
      <item>NOTUM PUNCTO j.d.o.o., OIB 47468291940</item>
    </derivirana_varijabla>
  </DomainObject.Predmet.ProtuStrankaListFormatedOIB>
  <DomainObject.Predmet.ProtuStrankaListFormatedWithAdress>
    <izvorni_sadrzaj>
      <item>NOTUM PUNCTO j.d.o.o., Kranjčevićeva 67/A, 10000 Zagreb</item>
    </izvorni_sadrzaj>
    <derivirana_varijabla naziv="DomainObject.Predmet.ProtuStrankaListFormatedWithAdress_1">
      <item>NOTUM PUNCTO j.d.o.o., Kranjčevićeva 67/A, 10000 Zagreb</item>
    </derivirana_varijabla>
  </DomainObject.Predmet.ProtuStrankaListFormatedWithAdress>
  <DomainObject.Predmet.ProtuStrankaListFormatedWithAdressOIB>
    <izvorni_sadrzaj>
      <item>NOTUM PUNCTO j.d.o.o., OIB 47468291940, Kranjčevićeva 67/A, 10000 Zagreb</item>
    </izvorni_sadrzaj>
    <derivirana_varijabla naziv="DomainObject.Predmet.ProtuStrankaListFormatedWithAdressOIB_1">
      <item>NOTUM PUNCTO j.d.o.o., OIB 47468291940, Kranjčevićeva 67/A, 10000 Zagreb</item>
    </derivirana_varijabla>
  </DomainObject.Predmet.ProtuStrankaListFormatedWithAdressOIB>
  <DomainObject.Predmet.ProtuStrankaListNazivFormated>
    <izvorni_sadrzaj>
      <item>NOTUM PUNCTO j.d.o.o.</item>
    </izvorni_sadrzaj>
    <derivirana_varijabla naziv="DomainObject.Predmet.ProtuStrankaListNazivFormated_1">
      <item>NOTUM PUNCTO j.d.o.o.</item>
    </derivirana_varijabla>
  </DomainObject.Predmet.ProtuStrankaListNazivFormated>
  <DomainObject.Predmet.ProtuStrankaListNazivFormatedOIB>
    <izvorni_sadrzaj>
      <item>NOTUM PUNCTO j.d.o.o., OIB 47468291940</item>
    </izvorni_sadrzaj>
    <derivirana_varijabla naziv="DomainObject.Predmet.ProtuStrankaListNazivFormatedOIB_1">
      <item>NOTUM PUNCTO j.d.o.o., OIB 47468291940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NOTUM PUNCTO j.d.o.o.</izvorni_sadrzaj>
    <derivirana_varijabla naziv="DomainObject.Predmet.ProtustrankaIDrugi_1">NOTUM PUNCTO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NOTUM PUNCTO j.d.o.o., OIB 47468291940, Kranjčevićeva 67/A, 10000 Zagreb</izvorni_sadrzaj>
    <derivirana_varijabla naziv="DomainObject.Predmet.ProtustrankaIDrugiAdressOIB_1">NOTUM PUNCTO j.d.o.o., OIB 47468291940, Kranjčevićeva 67/A,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NOTUM PUNCTO j.d.o.o.</item>
      <item>FINA Regionalni centar Zagreb</item>
    </izvorni_sadrzaj>
    <derivirana_varijabla naziv="DomainObject.Predmet.SudioniciListNaziv_1">
      <item>NOTUM PUNCTO j.d.o.o.</item>
      <item>FINA Regionalni centar Zagreb</item>
    </derivirana_varijabla>
  </DomainObject.Predmet.SudioniciListNaziv>
  <DomainObject.Predmet.SudioniciListAdressOIB>
    <izvorni_sadrzaj>
      <item>NOTUM PUNCTO j.d.o.o., OIB 47468291940, Kranjčevićeva 67/A,10000 Zagreb</item>
      <item>FINA Regionalni centar Zagreb, OIB 85821130368, Trg svibanjskih žrtava 1995. 1,10000 Zagreb</item>
    </izvorni_sadrzaj>
    <derivirana_varijabla naziv="DomainObject.Predmet.SudioniciListAdressOIB_1">
      <item>NOTUM PUNCTO j.d.o.o., OIB 47468291940, Kranjčevićeva 67/A,10000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47468291940</item>
      <item>, OIB 85821130368</item>
    </izvorni_sadrzaj>
    <derivirana_varijabla naziv="DomainObject.Predmet.SudioniciListNazivOIB_1">
      <item>, OIB 47468291940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E9C29-8C53-434D-99B9-421FAD0269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2431</properties:Characters>
  <properties:Lines>84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2018-05-09T11:51:00Z</dcterms:created>
  <dc:creator>hermanj</dc:creator>
  <cp:lastModifiedBy>Darija Miličević</cp:lastModifiedBy>
  <cp:lastPrinted>2018-05-09T12:15:00Z</cp:lastPrinted>
  <dcterms:modified xmlns:xsi="http://www.w3.org/2001/XMLSchema-instance" xsi:type="dcterms:W3CDTF">2018-05-09T12:16:00Z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(St-1256-17  određ. prethodnog postupka.docx)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