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37d5" w14:paraId="04037d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81B97">
        <w:t>543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9A76E5">
        <w:t>MIKRON MONTAŽA d.o.o., Zadar, Gaženička cesta 23, OIB: 90971353163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A76E5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9A76E5">
        <w:t>MIKRON MONTAŽA d.o.o., Zadar, Gaženička cesta 23, OIB: 90971353163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A76E5" w:rsidP="00A70A5D" w:rsidR="000A6B55">
      <w:pPr>
        <w:jc w:val="center"/>
      </w:pPr>
      <w:r>
        <w:t>05.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0A6B55">
        <w:t>08</w:t>
      </w:r>
      <w:r w:rsidR="00A70A5D">
        <w:t>,</w:t>
      </w:r>
      <w:r>
        <w:t>15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A76E5" w:rsidP="000A6B55" w:rsidR="000A6B55">
      <w:pPr>
        <w:jc w:val="center"/>
      </w:pPr>
      <w:r>
        <w:t xml:space="preserve">05.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F92198">
        <w:t>,</w:t>
      </w:r>
      <w:r>
        <w:t>17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9A76E5">
        <w:t>MIKRON MONTAŽA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osnove </w:t>
      </w:r>
      <w:r w:rsidR="00245588" w:rsidRPr="006A6907">
        <w:lastRenderedPageBreak/>
        <w:t xml:space="preserve">za plaćanje u neprekinutom razdoblju od </w:t>
      </w:r>
      <w:r w:rsidR="009A76E5">
        <w:t>240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9A76E5">
        <w:t>135.242,34</w:t>
      </w:r>
      <w:r w:rsidR="00245588" w:rsidRPr="006A6907">
        <w:t xml:space="preserve"> kun</w:t>
      </w:r>
      <w:r w:rsidR="009A76E5">
        <w:t>e</w:t>
      </w:r>
      <w:r w:rsidR="00673D65" w:rsidRPr="006A6907">
        <w:t xml:space="preserve">, te da ima </w:t>
      </w:r>
      <w:r w:rsidR="00AA5E6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A76E5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9A76E5">
        <w:t>MIKRON MONTAŽA d.o.o., Zadar</w:t>
      </w:r>
      <w:r w:rsidR="009A76E5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9A76E5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PERO CVRTAK iz Zadra, Put Stanova 19</w:t>
      </w:r>
      <w:r w:rsidR="00153B5F">
        <w:t xml:space="preserve"> 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D2D1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81B97">
      <w:t>543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2D1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2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D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D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D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D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2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D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D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D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D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MIKRON MONTAŽA d.o.o. za proizvodnju metalne konstrukcije i građenje</izvorni_sadrzaj>
    <derivirana_varijabla naziv="DomainObject.Predmet.ProtustrankaFormated_1">  MIKRON MONTAŽA d.o.o. za proizvodnju metalne konstrukcije i građenje</derivirana_varijabla>
  </DomainObject.Predmet.ProtustrankaFormated>
  <DomainObject.Predmet.ProtustrankaFormatedOIB>
    <izvorni_sadrzaj>  MIKRON MONTAŽA d.o.o. za proizvodnju metalne konstrukcije i građenje, OIB 90971353163</izvorni_sadrzaj>
    <derivirana_varijabla naziv="DomainObject.Predmet.ProtustrankaFormatedOIB_1">  MIKRON MONTAŽA d.o.o. za proizvodnju metalne konstrukcije i građenje, OIB 90971353163</derivirana_varijabla>
  </DomainObject.Predmet.ProtustrankaFormatedOIB>
  <DomainObject.Predmet.ProtustrankaFormatedWithAdress>
    <izvorni_sadrzaj> MIKRON MONTAŽA d.o.o. za proizvodnju metalne konstrukcije i građenje, Gaženička cesta 23, 23000 Zadar</izvorni_sadrzaj>
    <derivirana_varijabla naziv="DomainObject.Predmet.ProtustrankaFormatedWithAdress_1"> MIKRON MONTAŽA d.o.o. za proizvodnju metalne konstrukcije i građenje, Gaženička cesta 23, 23000 Zadar</derivirana_varijabla>
  </DomainObject.Predmet.ProtustrankaFormatedWithAdress>
  <DomainObject.Predmet.ProtustrankaFormatedWithAdressOIB>
    <izvorni_sadrzaj> MIKRON MONTAŽA d.o.o. za proizvodnju metalne konstrukcije i građenje, OIB 90971353163, Gaženička cesta 23, 23000 Zadar</izvorni_sadrzaj>
    <derivirana_varijabla naziv="DomainObject.Predmet.ProtustrankaFormatedWithAdressOIB_1"> MIKRON MONTAŽA d.o.o. za proizvodnju metalne konstrukcije i građenje, OIB 90971353163, Gaženička cesta 23, 23000 Zadar</derivirana_varijabla>
  </DomainObject.Predmet.ProtustrankaFormatedWithAdressOIB>
  <DomainObject.Predmet.ProtustrankaWithAdress>
    <izvorni_sadrzaj>MIKRON MONTAŽA d.o.o. za proizvodnju metalne konstrukcije i građenje Gaženička cesta 23, 23000 Zadar</izvorni_sadrzaj>
    <derivirana_varijabla naziv="DomainObject.Predmet.ProtustrankaWithAdress_1">MIKRON MONTAŽA d.o.o. za proizvodnju metalne konstrukcije i građenje Gaženička cesta 23, 23000 Zadar</derivirana_varijabla>
  </DomainObject.Predmet.ProtustrankaWithAdress>
  <DomainObject.Predmet.ProtustrankaWithAdressOIB>
    <izvorni_sadrzaj>MIKRON MONTAŽA d.o.o. za proizvodnju metalne konstrukcije i građenje, OIB 90971353163, Gaženička cesta 23, 23000 Zadar</izvorni_sadrzaj>
    <derivirana_varijabla naziv="DomainObject.Predmet.ProtustrankaWithAdressOIB_1">MIKRON MONTAŽA d.o.o. za proizvodnju metalne konstrukcije i građenje, OIB 90971353163, Gaženička cesta 23, 23000 Zadar</derivirana_varijabla>
  </DomainObject.Predmet.ProtustrankaWithAdressOIB>
  <DomainObject.Predmet.ProtustrankaNazivFormated>
    <izvorni_sadrzaj>MIKRON MONTAŽA d.o.o. za proizvodnju metalne konstrukcije i građenje</izvorni_sadrzaj>
    <derivirana_varijabla naziv="DomainObject.Predmet.ProtustrankaNazivFormated_1">MIKRON MONTAŽA d.o.o. za proizvodnju metalne konstrukcije i građenje</derivirana_varijabla>
  </DomainObject.Predmet.ProtustrankaNazivFormated>
  <DomainObject.Predmet.ProtustrankaNazivFormatedOIB>
    <izvorni_sadrzaj>MIKRON MONTAŽA d.o.o. za proizvodnju metalne konstrukcije i građenje, OIB 90971353163</izvorni_sadrzaj>
    <derivirana_varijabla naziv="DomainObject.Predmet.ProtustrankaNazivFormatedOIB_1">MIKRON MONTAŽA d.o.o. za proizvodnju metalne konstrukcije i građenje, OIB 90971353163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135242.34</izvorni_sadrzaj>
    <derivirana_varijabla naziv="DomainObject.Predmet.TrenutnaVrijednost_1">135242.34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MIKRON MONTAŽA d.o.o. za proizvodnju metalne konstrukcije i građenje</item>
    </izvorni_sadrzaj>
    <derivirana_varijabla naziv="DomainObject.Predmet.ProtuStrankaListFormated_1">
      <item>MIKRON MONTAŽA d.o.o. za proizvodnju metalne konstrukcije i građenje</item>
    </derivirana_varijabla>
  </DomainObject.Predmet.ProtuStrankaListFormated>
  <DomainObject.Predmet.ProtuStrankaListFormatedOIB>
    <izvorni_sadrzaj>
      <item>MIKRON MONTAŽA d.o.o. za proizvodnju metalne konstrukcije i građenje, OIB 90971353163</item>
    </izvorni_sadrzaj>
    <derivirana_varijabla naziv="DomainObject.Predmet.ProtuStrankaListFormatedOIB_1">
      <item>MIKRON MONTAŽA d.o.o. za proizvodnju metalne konstrukcije i građenje, OIB 90971353163</item>
    </derivirana_varijabla>
  </DomainObject.Predmet.ProtuStrankaListFormatedOIB>
  <DomainObject.Predmet.ProtuStrankaListFormatedWithAdress>
    <izvorni_sadrzaj>
      <item>MIKRON MONTAŽA d.o.o. za proizvodnju metalne konstrukcije i građenje, Gaženička cesta 23, 23000 Zadar</item>
    </izvorni_sadrzaj>
    <derivirana_varijabla naziv="DomainObject.Predmet.ProtuStrankaListFormatedWithAdress_1">
      <item>MIKRON MONTAŽA d.o.o. za proizvodnju metalne konstrukcije i građenje, Gaženička cesta 23, 23000 Zadar</item>
    </derivirana_varijabla>
  </DomainObject.Predmet.ProtuStrankaListFormatedWithAdress>
  <DomainObject.Predmet.ProtuStrankaListFormatedWithAdressOIB>
    <izvorni_sadrzaj>
      <item>MIKRON MONTAŽA d.o.o. za proizvodnju metalne konstrukcije i građenje, OIB 90971353163, Gaženička cesta 23, 23000 Zadar</item>
    </izvorni_sadrzaj>
    <derivirana_varijabla naziv="DomainObject.Predmet.ProtuStrankaListFormatedWithAdressOIB_1">
      <item>MIKRON MONTAŽA d.o.o. za proizvodnju metalne konstrukcije i građenje, OIB 90971353163, Gaženička cesta 23, 23000 Zadar</item>
    </derivirana_varijabla>
  </DomainObject.Predmet.ProtuStrankaListFormatedWithAdressOIB>
  <DomainObject.Predmet.ProtuStrankaListNazivFormated>
    <izvorni_sadrzaj>
      <item>MIKRON MONTAŽA d.o.o. za proizvodnju metalne konstrukcije i građenje</item>
    </izvorni_sadrzaj>
    <derivirana_varijabla naziv="DomainObject.Predmet.ProtuStrankaListNazivFormated_1">
      <item>MIKRON MONTAŽA d.o.o. za proizvodnju metalne konstrukcije i građenje</item>
    </derivirana_varijabla>
  </DomainObject.Predmet.ProtuStrankaListNazivFormated>
  <DomainObject.Predmet.ProtuStrankaListNazivFormatedOIB>
    <izvorni_sadrzaj>
      <item>MIKRON MONTAŽA d.o.o. za proizvodnju metalne konstrukcije i građenje, OIB 90971353163</item>
    </izvorni_sadrzaj>
    <derivirana_varijabla naziv="DomainObject.Predmet.ProtuStrankaListNazivFormatedOIB_1">
      <item>MIKRON MONTAŽA d.o.o. za proizvodnju metalne konstrukcije i građenje, OIB 90971353163</item>
    </derivirana_varijabla>
  </DomainObject.Predmet.ProtuStrankaListNazivFormatedOIB>
  <DomainObject.Predmet.OstaliListFormated>
    <izvorni_sadrzaj>
      <item>Pero Cvrtak</item>
    </izvorni_sadrzaj>
    <derivirana_varijabla naziv="DomainObject.Predmet.OstaliListFormated_1">
      <item>Pero Cvrtak</item>
    </derivirana_varijabla>
  </DomainObject.Predmet.OstaliListFormated>
  <DomainObject.Predmet.OstaliListFormatedOIB>
    <izvorni_sadrzaj>
      <item>Pero Cvrtak, OIB 26896983827</item>
    </izvorni_sadrzaj>
    <derivirana_varijabla naziv="DomainObject.Predmet.OstaliListFormatedOIB_1">
      <item>Pero Cvrtak, OIB 26896983827</item>
    </derivirana_varijabla>
  </DomainObject.Predmet.OstaliListFormatedOIB>
  <DomainObject.Predmet.OstaliListFormatedWithAdress>
    <izvorni_sadrzaj>
      <item>Pero Cvrtak, Put Stanova 19, 23000 Zadar</item>
    </izvorni_sadrzaj>
    <derivirana_varijabla naziv="DomainObject.Predmet.OstaliListFormatedWithAdress_1">
      <item>Pero Cvrtak, Put Stanova 19, 23000 Zadar</item>
    </derivirana_varijabla>
  </DomainObject.Predmet.OstaliListFormatedWithAdress>
  <DomainObject.Predmet.OstaliListFormatedWithAdressOIB>
    <izvorni_sadrzaj>
      <item>Pero Cvrtak, OIB 26896983827, Put Stanova 19, 23000 Zadar</item>
    </izvorni_sadrzaj>
    <derivirana_varijabla naziv="DomainObject.Predmet.OstaliListFormatedWithAdressOIB_1">
      <item>Pero Cvrtak, OIB 26896983827, Put Stanova 19, 23000 Zadar</item>
    </derivirana_varijabla>
  </DomainObject.Predmet.OstaliListFormatedWithAdressOIB>
  <DomainObject.Predmet.OstaliListNazivFormated>
    <izvorni_sadrzaj>
      <item>Pero Cvrtak</item>
    </izvorni_sadrzaj>
    <derivirana_varijabla naziv="DomainObject.Predmet.OstaliListNazivFormated_1">
      <item>Pero Cvrtak</item>
    </derivirana_varijabla>
  </DomainObject.Predmet.OstaliListNazivFormated>
  <DomainObject.Predmet.OstaliListNazivFormatedOIB>
    <izvorni_sadrzaj>
      <item>Pero Cvrtak, OIB 26896983827</item>
    </izvorni_sadrzaj>
    <derivirana_varijabla naziv="DomainObject.Predmet.OstaliListNazivFormatedOIB_1">
      <item>Pero Cvrtak, OIB 26896983827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MIKRON MONTAŽA d.o.o. za proizvodnju metalne konstrukcije i građenje</izvorni_sadrzaj>
    <derivirana_varijabla naziv="DomainObject.Predmet.ProtustrankaIDrugi_1">MIKRON MONTAŽA d.o.o. za proizvodnju metalne konstrukcije i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MIKRON MONTAŽA d.o.o. za proizvodnju metalne konstrukcije i građenje, OIB 90971353163, Gaženička cesta 23, 23000 Zadar</izvorni_sadrzaj>
    <derivirana_varijabla naziv="DomainObject.Predmet.ProtustrankaIDrugiAdressOIB_1">MIKRON MONTAŽA d.o.o. za proizvodnju metalne konstrukcije i građenje, OIB 90971353163, Gaženička cesta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MIKRON MONTAŽA d.o.o. za proizvodnju metalne konstrukcije i građenje</item>
      <item>Pero Cvrtak</item>
    </izvorni_sadrzaj>
    <derivirana_varijabla naziv="DomainObject.Predmet.SudioniciListNaziv_1">
      <item>Financijska agencija</item>
      <item>MIKRON MONTAŽA d.o.o. za proizvodnju metalne konstrukcije i građenje</item>
      <item>Pero Cvrtak</item>
    </derivirana_varijabla>
  </DomainObject.Predmet.SudioniciListNaziv>
  <DomainObject.Predmet.SudioniciListAdressOIB>
    <izvorni_sadrzaj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</izvorni_sadrzaj>
    <derivirana_varijabla naziv="DomainObject.Predmet.SudioniciListAdressOIB_1">
      <item>Financijska agencija, OIB 85821130368, Ivana Danila 4,23000 Zadar</item>
      <item>MIKRON MONTAŽA d.o.o. za proizvodnju metalne konstrukcije i građenje, OIB 90971353163, Gaženička cesta 23,23000 Zadar</item>
      <item>Pero Cvrtak, OIB 26896983827, Put Stanova 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90971353163</item>
      <item>, OIB 26896983827</item>
    </izvorni_sadrzaj>
    <derivirana_varijabla naziv="DomainObject.Predmet.SudioniciListNazivOIB_1">
      <item>, OIB 85821130368</item>
      <item>, OIB 90971353163</item>
      <item>, OIB 26896983827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B600E-6A54-4DE2-9EF0-A40E4F1C73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357</properties:Words>
  <properties:Characters>1869</properties:Characters>
  <properties:Lines>79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2016-04-22T08:18:00Z</dcterms:created>
  <dc:creator>Administrator</dc:creator>
  <cp:lastModifiedBy>wsadmin</cp:lastModifiedBy>
  <cp:lastPrinted>2016-03-18T09:50:00Z</cp:lastPrinted>
  <dcterms:modified xmlns:xsi="http://www.w3.org/2001/XMLSchema-instance" xsi:type="dcterms:W3CDTF">2016-04-22T11:58:00Z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