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c326" w14:paraId="049c326" w:rsidRDefault="0037624D" w:rsidP="0037624D" w:rsidR="0037624D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 </w:t>
      </w:r>
      <w:r>
        <w:rPr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624D" w:rsidP="0037624D" w:rsidR="0037624D">
      <w:pPr>
        <w:spacing w:after="0"/>
      </w:pPr>
      <w:r>
        <w:t xml:space="preserve">         REPUBLIKA HRVATSKA</w:t>
      </w:r>
    </w:p>
    <w:p w:rsidRDefault="0037624D" w:rsidP="0037624D" w:rsidR="0037624D">
      <w:pPr>
        <w:spacing w:after="0"/>
      </w:pPr>
      <w:r>
        <w:t xml:space="preserve"> TRGOVAČKI SUD U VARAŽDINU</w:t>
      </w:r>
    </w:p>
    <w:p w:rsidRDefault="0037624D" w:rsidP="0037624D" w:rsidR="0037624D">
      <w:pPr>
        <w:spacing w:after="0"/>
      </w:pPr>
      <w:r>
        <w:t xml:space="preserve">                   Braće Radića 2</w:t>
      </w:r>
    </w:p>
    <w:p w:rsidRDefault="0037624D" w:rsidP="0037624D" w:rsidR="0037624D">
      <w:pPr>
        <w:spacing w:after="0"/>
        <w:jc w:val="center"/>
      </w:pPr>
    </w:p>
    <w:p w:rsidRDefault="0037624D" w:rsidP="0037624D" w:rsidR="0037624D">
      <w:pPr>
        <w:spacing w:after="0"/>
        <w:jc w:val="center"/>
      </w:pPr>
    </w:p>
    <w:p w:rsidRDefault="0037624D" w:rsidP="0037624D" w:rsidR="0037624D">
      <w:pPr>
        <w:spacing w:after="0"/>
      </w:pPr>
      <w:r>
        <w:t xml:space="preserve">                                        U  I M E  R E P U B L I K E  H R V A T S K E</w:t>
      </w:r>
    </w:p>
    <w:p w:rsidRDefault="0037624D" w:rsidP="0037624D" w:rsidR="0037624D">
      <w:pPr>
        <w:spacing w:after="0"/>
      </w:pPr>
    </w:p>
    <w:p w:rsidRDefault="0037624D" w:rsidP="0037624D" w:rsidR="0037624D">
      <w:pPr>
        <w:spacing w:after="0"/>
        <w:jc w:val="center"/>
      </w:pPr>
      <w:r>
        <w:t>R J E Š E NJ E</w:t>
      </w:r>
    </w:p>
    <w:p w:rsidRDefault="0037624D" w:rsidP="0037624D" w:rsidR="0037624D">
      <w:pPr>
        <w:spacing w:after="0"/>
      </w:pPr>
    </w:p>
    <w:p w:rsidRDefault="0037624D" w:rsidP="0037624D" w:rsidR="0037624D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POLJOPRIVREDNO USLUŽNA ZADRUGA – CEPELIN, Koprivnica, Omladinska 1, OIB: 37177869617, dana 2. lipnja 2016., </w:t>
      </w:r>
    </w:p>
    <w:p w:rsidRDefault="0037624D" w:rsidP="0037624D" w:rsidR="0037624D">
      <w:pPr>
        <w:spacing w:after="0"/>
        <w:jc w:val="center"/>
      </w:pPr>
    </w:p>
    <w:p w:rsidRDefault="0037624D" w:rsidP="0037624D" w:rsidR="0037624D">
      <w:pPr>
        <w:spacing w:after="0"/>
        <w:jc w:val="center"/>
      </w:pPr>
      <w:r>
        <w:t>r i j e š i o  j e</w:t>
      </w:r>
    </w:p>
    <w:p w:rsidRDefault="0037624D" w:rsidP="0037624D" w:rsidR="0037624D">
      <w:pPr>
        <w:spacing w:after="0"/>
      </w:pPr>
    </w:p>
    <w:p w:rsidRDefault="0037624D" w:rsidP="0037624D" w:rsidR="0037624D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POLJOPRIVREDNO USLUŽNA ZADRUGA – CEPELIN, Koprivnica, Omladinska 1, OIB: 37177869617, s danom 2. lipnja 2016. u 12,15 sati.</w:t>
      </w:r>
    </w:p>
    <w:p w:rsidRDefault="0037624D" w:rsidP="0037624D" w:rsidR="0037624D">
      <w:pPr>
        <w:spacing w:after="0"/>
        <w:ind w:hanging="705" w:left="1413"/>
        <w:jc w:val="both"/>
      </w:pPr>
    </w:p>
    <w:p w:rsidRDefault="0037624D" w:rsidP="0037624D" w:rsidR="0037624D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 xml:space="preserve"> iz Zagreba, P. </w:t>
      </w:r>
      <w:proofErr w:type="spellStart"/>
      <w:r>
        <w:t>Hatza</w:t>
      </w:r>
      <w:proofErr w:type="spellEnd"/>
      <w:r>
        <w:t xml:space="preserve"> 10, OIB: 96068307857.</w:t>
      </w:r>
    </w:p>
    <w:p w:rsidRDefault="0037624D" w:rsidP="0037624D" w:rsidR="0037624D">
      <w:pPr>
        <w:spacing w:after="0"/>
        <w:ind w:hanging="705" w:left="1413"/>
        <w:jc w:val="both"/>
      </w:pPr>
    </w:p>
    <w:p w:rsidRDefault="0037624D" w:rsidP="0037624D" w:rsidR="0037624D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POLJOPRIVREDNO USLUŽNA ZADRUGA – CEPELIN, Koprivnica, Omladinska 1, OIB: 37177869617.</w:t>
      </w:r>
    </w:p>
    <w:p w:rsidRDefault="0037624D" w:rsidP="0037624D" w:rsidR="0037624D">
      <w:pPr>
        <w:spacing w:after="0"/>
        <w:ind w:hanging="705" w:left="1410"/>
        <w:jc w:val="both"/>
      </w:pPr>
    </w:p>
    <w:p w:rsidRDefault="0037624D" w:rsidP="0037624D" w:rsidR="0037624D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37624D" w:rsidP="0037624D" w:rsidR="0037624D">
      <w:pPr>
        <w:spacing w:after="0"/>
        <w:jc w:val="both"/>
      </w:pPr>
    </w:p>
    <w:p w:rsidRDefault="0037624D" w:rsidP="0037624D" w:rsidR="0037624D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POLJOPRIVREDNO USLUŽNA ZADRUGA – CEPELIN, Koprivnica, Omladinska 1, OIB: 37177869617, bit će brisan iz sudskog registra.</w:t>
      </w:r>
    </w:p>
    <w:p w:rsidRDefault="0037624D" w:rsidP="0037624D" w:rsidR="0037624D">
      <w:pPr>
        <w:spacing w:after="0"/>
        <w:jc w:val="center"/>
      </w:pPr>
    </w:p>
    <w:p w:rsidRDefault="0037624D" w:rsidP="0037624D" w:rsidR="0037624D">
      <w:pPr>
        <w:spacing w:after="0"/>
        <w:jc w:val="center"/>
      </w:pPr>
      <w:r>
        <w:t>Obrazloženje</w:t>
      </w:r>
    </w:p>
    <w:p w:rsidRDefault="0037624D" w:rsidP="0037624D" w:rsidR="0037624D">
      <w:pPr>
        <w:spacing w:after="0"/>
      </w:pPr>
    </w:p>
    <w:p w:rsidRDefault="0037624D" w:rsidP="0037624D" w:rsidR="0037624D">
      <w:pPr>
        <w:spacing w:after="0"/>
        <w:jc w:val="both"/>
      </w:pPr>
      <w:r>
        <w:tab/>
        <w:t xml:space="preserve">Predlagatelj Financijska agencija Regionalni centar Zagreb, Podružnica Varaždin je dana 26. siječnja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37624D" w:rsidP="0037624D" w:rsidR="0037624D">
      <w:pPr>
        <w:spacing w:after="0"/>
      </w:pPr>
    </w:p>
    <w:p w:rsidRDefault="0037624D" w:rsidP="0037624D" w:rsidR="0037624D">
      <w:pPr>
        <w:spacing w:after="0"/>
      </w:pPr>
    </w:p>
    <w:p w:rsidRDefault="0037624D" w:rsidP="0037624D" w:rsidR="0037624D">
      <w:pPr>
        <w:spacing w:after="0"/>
      </w:pPr>
    </w:p>
    <w:p w:rsidRDefault="0037624D" w:rsidP="0037624D" w:rsidR="0037624D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37624D" w:rsidP="0037624D" w:rsidR="0037624D">
      <w:pPr>
        <w:spacing w:after="0"/>
      </w:pPr>
    </w:p>
    <w:p w:rsidRDefault="0037624D" w:rsidP="0037624D" w:rsidR="0037624D">
      <w:pPr>
        <w:spacing w:after="0"/>
        <w:jc w:val="center"/>
      </w:pPr>
      <w:r>
        <w:t>U Varaždinu 2. lipnja 2016.</w:t>
      </w:r>
    </w:p>
    <w:p w:rsidRDefault="0037624D" w:rsidP="0037624D" w:rsidR="0037624D">
      <w:pPr>
        <w:spacing w:after="0"/>
        <w:jc w:val="center"/>
      </w:pPr>
    </w:p>
    <w:p w:rsidRDefault="0037624D" w:rsidP="0037624D" w:rsidR="0037624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37624D" w:rsidP="0037624D" w:rsidR="0037624D">
      <w:pPr>
        <w:spacing w:after="0"/>
      </w:pPr>
    </w:p>
    <w:p w:rsidRDefault="0037624D" w:rsidP="0037624D" w:rsidR="0037624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37624D" w:rsidP="0037624D" w:rsidR="0037624D">
      <w:pPr>
        <w:spacing w:after="0"/>
      </w:pPr>
    </w:p>
    <w:p w:rsidRDefault="0037624D" w:rsidP="0037624D" w:rsidR="0037624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624D" w:rsidP="0037624D" w:rsidR="0037624D">
      <w:pPr>
        <w:spacing w:after="0"/>
        <w:ind w:firstLine="708"/>
      </w:pPr>
      <w:r>
        <w:t>Uputa o pravnom lijeku:</w:t>
      </w:r>
    </w:p>
    <w:p w:rsidRDefault="0037624D" w:rsidP="0037624D" w:rsidR="0037624D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37624D" w:rsidP="0037624D" w:rsidR="0037624D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7624D" w:rsidP="0037624D" w:rsidR="0037624D">
      <w:pPr>
        <w:spacing w:after="0"/>
      </w:pPr>
    </w:p>
    <w:p w:rsidRDefault="0037624D" w:rsidP="0037624D" w:rsidR="0037624D">
      <w:pPr>
        <w:spacing w:after="0"/>
      </w:pPr>
    </w:p>
    <w:p w:rsidRDefault="0037624D" w:rsidP="0037624D" w:rsidR="0037624D">
      <w:pPr>
        <w:spacing w:after="0"/>
      </w:pPr>
      <w:r>
        <w:t>DNA:</w:t>
      </w:r>
    </w:p>
    <w:p w:rsidRDefault="0037624D" w:rsidP="0037624D" w:rsidR="0037624D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37624D" w:rsidP="0037624D" w:rsidR="0037624D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37624D" w:rsidP="0037624D" w:rsidR="0037624D">
      <w:pPr>
        <w:numPr>
          <w:ilvl w:val="0"/>
          <w:numId w:val="47"/>
        </w:numPr>
        <w:spacing w:after="0"/>
      </w:pPr>
      <w:r>
        <w:t>Dužnik POLJOPRIVREDNO USLUŽNA ZADRUGA – CEPELIN, Koprivnica, Omladinska 1.</w:t>
      </w:r>
    </w:p>
    <w:p w:rsidRDefault="0037624D" w:rsidP="0037624D" w:rsidR="0037624D">
      <w:pPr>
        <w:numPr>
          <w:ilvl w:val="0"/>
          <w:numId w:val="47"/>
        </w:numPr>
        <w:spacing w:after="0"/>
      </w:pPr>
      <w:r>
        <w:t xml:space="preserve">Osoba ovlaštena za zastupanje – Alen </w:t>
      </w:r>
      <w:proofErr w:type="spellStart"/>
      <w:r>
        <w:t>Firšt</w:t>
      </w:r>
      <w:proofErr w:type="spellEnd"/>
      <w:r>
        <w:t>, Koprivnica, Omladinska 1.</w:t>
      </w:r>
    </w:p>
    <w:p w:rsidRDefault="0037624D" w:rsidP="0037624D" w:rsidR="0037624D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37624D" w:rsidP="0037624D" w:rsidR="0037624D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Koprivnica.</w:t>
      </w:r>
    </w:p>
    <w:p w:rsidRDefault="0037624D" w:rsidP="0037624D" w:rsidR="0037624D">
      <w:pPr>
        <w:numPr>
          <w:ilvl w:val="0"/>
          <w:numId w:val="47"/>
        </w:numPr>
        <w:spacing w:after="0"/>
      </w:pPr>
      <w:r>
        <w:t xml:space="preserve">Stečajni upravitelj-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 xml:space="preserve"> iz Zagreba, P. </w:t>
      </w:r>
      <w:proofErr w:type="spellStart"/>
      <w:r>
        <w:t>Hatza</w:t>
      </w:r>
      <w:proofErr w:type="spellEnd"/>
      <w:r>
        <w:t xml:space="preserve"> 10.</w:t>
      </w:r>
    </w:p>
    <w:p w:rsidRDefault="0037624D" w:rsidP="0037624D" w:rsidR="0037624D">
      <w:pPr>
        <w:numPr>
          <w:ilvl w:val="0"/>
          <w:numId w:val="47"/>
        </w:numPr>
        <w:spacing w:after="0"/>
      </w:pPr>
      <w:r>
        <w:t>e- Oglasna ploča suda.</w:t>
      </w:r>
    </w:p>
    <w:p w:rsidRDefault="00CB0EA4" w:rsidP="0037624D" w:rsidR="00CB0EA4">
      <w:pPr>
        <w:pStyle w:val="Naslovdokumenta"/>
        <w:spacing w:after="0"/>
      </w:pPr>
    </w:p>
    <w:p w:rsidRDefault="0071688E" w:rsidP="0037624D" w:rsidR="0071688E">
      <w:pPr>
        <w:pStyle w:val="Poetniodjeljak"/>
        <w:spacing w:after="0"/>
      </w:pPr>
    </w:p>
    <w:p w:rsidRDefault="00A21F0D" w:rsidP="0037624D" w:rsidR="00A21F0D">
      <w:pPr>
        <w:pStyle w:val="NormaleSPIS"/>
        <w:spacing w:after="0"/>
        <w:rPr>
          <w:noProof/>
        </w:rPr>
      </w:pPr>
    </w:p>
    <w:p w:rsidRDefault="00DA0242" w:rsidP="0037624D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624D" w:rsidR="008333A9">
    <w:pPr>
      <w:pStyle w:val="Zaglavlje"/>
    </w:pPr>
    <w:r>
      <w:rPr>
        <w:rStyle w:val="PozadinaSvijetloCrvena"/>
        <w:shd w:fill="auto" w:color="auto" w:val="clear"/>
      </w:rPr>
      <w:t>Poslovni broj. 7 St-121/16-4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24D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972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St-121/2016-4</izvorni_sadrzaj>
    <derivirana_varijabla naziv="DomainObject.Oznaka_1">St-121/2016-4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St-121/2016</izvorni_sadrzaj>
    <derivirana_varijabla naziv="DomainObject.Predmet.OznakaBroj_1">St-121/2016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 USLUŽNA ZADRUGA - CEPELIN</izvorni_sadrzaj>
    <derivirana_varijabla naziv="DomainObject.Predmet.ProtustrankaFormated_1">  POLJOPRIVREDNO USLUŽNA ZADRUGA - CEPELIN</derivirana_varijabla>
  </DomainObject.Predmet.ProtustrankaFormated>
  <DomainObject.Predmet.ProtustrankaFormatedOIB>
    <izvorni_sadrzaj>  POLJOPRIVREDNO USLUŽNA ZADRUGA - CEPELIN, OIB 37177869617</izvorni_sadrzaj>
    <derivirana_varijabla naziv="DomainObject.Predmet.ProtustrankaFormatedOIB_1">  POLJOPRIVREDNO USLUŽNA ZADRUGA - CEPELIN, OIB 37177869617</derivirana_varijabla>
  </DomainObject.Predmet.ProtustrankaFormatedOIB>
  <DomainObject.Predmet.ProtustrankaFormatedWithAdress>
    <izvorni_sadrzaj> POLJOPRIVREDNO USLUŽNA ZADRUGA - CEPELIN, Omladinska 1, 48000 Koprivnica</izvorni_sadrzaj>
    <derivirana_varijabla naziv="DomainObject.Predmet.ProtustrankaFormatedWithAdress_1"> POLJOPRIVREDNO USLUŽNA ZADRUGA - CEPELIN, Omladinska 1, 48000 Koprivnica</derivirana_varijabla>
  </DomainObject.Predmet.ProtustrankaFormatedWithAdress>
  <DomainObject.Predmet.ProtustrankaFormatedWithAdressOIB>
    <izvorni_sadrzaj> POLJOPRIVREDNO USLUŽNA ZADRUGA - CEPELIN, OIB 37177869617, Omladinska 1, 48000 Koprivnica</izvorni_sadrzaj>
    <derivirana_varijabla naziv="DomainObject.Predmet.ProtustrankaFormatedWithAdressOIB_1"> POLJOPRIVREDNO USLUŽNA ZADRUGA - CEPELIN, OIB 37177869617, Omladinska 1, 48000 Koprivnica</derivirana_varijabla>
  </DomainObject.Predmet.ProtustrankaFormatedWithAdressOIB>
  <DomainObject.Predmet.ProtustrankaWithAdress>
    <izvorni_sadrzaj>POLJOPRIVREDNO USLUŽNA ZADRUGA - CEPELIN Omladinska 1, 48000 Koprivnica</izvorni_sadrzaj>
    <derivirana_varijabla naziv="DomainObject.Predmet.ProtustrankaWithAdress_1">POLJOPRIVREDNO USLUŽNA ZADRUGA - CEPELIN Omladinska 1, 48000 Koprivnica</derivirana_varijabla>
  </DomainObject.Predmet.ProtustrankaWithAdress>
  <DomainObject.Predmet.ProtustrankaWithAdressOIB>
    <izvorni_sadrzaj>POLJOPRIVREDNO USLUŽNA ZADRUGA - CEPELIN, OIB 37177869617, Omladinska 1, 48000 Koprivnica</izvorni_sadrzaj>
    <derivirana_varijabla naziv="DomainObject.Predmet.ProtustrankaWithAdressOIB_1">POLJOPRIVREDNO USLUŽNA ZADRUGA - CEPELIN, OIB 37177869617, Omladinska 1, 48000 Koprivnica</derivirana_varijabla>
  </DomainObject.Predmet.ProtustrankaWithAdressOIB>
  <DomainObject.Predmet.ProtustrankaNazivFormated>
    <izvorni_sadrzaj>POLJOPRIVREDNO USLUŽNA ZADRUGA - CEPELIN</izvorni_sadrzaj>
    <derivirana_varijabla naziv="DomainObject.Predmet.ProtustrankaNazivFormated_1">POLJOPRIVREDNO USLUŽNA ZADRUGA - CEPELIN</derivirana_varijabla>
  </DomainObject.Predmet.ProtustrankaNazivFormated>
  <DomainObject.Predmet.ProtustrankaNazivFormatedOIB>
    <izvorni_sadrzaj>POLJOPRIVREDNO USLUŽNA ZADRUGA - CEPELIN, OIB 37177869617</izvorni_sadrzaj>
    <derivirana_varijabla naziv="DomainObject.Predmet.ProtustrankaNazivFormatedOIB_1">POLJOPRIVREDNO USLUŽNA ZADRUGA - CEPELIN, OIB 37177869617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417.05</izvorni_sadrzaj>
    <derivirana_varijabla naziv="DomainObject.Predmet.TrenutnaVrijednost_1">417.05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POLJOPRIVREDNO USLUŽNA ZADRUGA - CEPELIN</item>
    </izvorni_sadrzaj>
    <derivirana_varijabla naziv="DomainObject.Predmet.ProtuStrankaListFormated_1">
      <item>POLJOPRIVREDNO USLUŽNA ZADRUGA - CEPELIN</item>
    </derivirana_varijabla>
  </DomainObject.Predmet.ProtuStrankaListFormated>
  <DomainObject.Predmet.ProtuStrankaListFormatedOIB>
    <izvorni_sadrzaj>
      <item>POLJOPRIVREDNO USLUŽNA ZADRUGA - CEPELIN, OIB 37177869617</item>
    </izvorni_sadrzaj>
    <derivirana_varijabla naziv="DomainObject.Predmet.ProtuStrankaListFormatedOIB_1">
      <item>POLJOPRIVREDNO USLUŽNA ZADRUGA - CEPELIN, OIB 37177869617</item>
    </derivirana_varijabla>
  </DomainObject.Predmet.ProtuStrankaListFormatedOIB>
  <DomainObject.Predmet.ProtuStrankaListFormatedWithAdress>
    <izvorni_sadrzaj>
      <item>POLJOPRIVREDNO USLUŽNA ZADRUGA - CEPELIN, Omladinska 1, 48000 Koprivnica</item>
    </izvorni_sadrzaj>
    <derivirana_varijabla naziv="DomainObject.Predmet.ProtuStrankaListFormatedWithAdress_1">
      <item>POLJOPRIVREDNO USLUŽNA ZADRUGA - CEPELIN, Omladinska 1, 48000 Koprivnica</item>
    </derivirana_varijabla>
  </DomainObject.Predmet.ProtuStrankaListFormatedWithAdress>
  <DomainObject.Predmet.ProtuStrankaListFormatedWithAdressOIB>
    <izvorni_sadrzaj>
      <item>POLJOPRIVREDNO USLUŽNA ZADRUGA - CEPELIN, OIB 37177869617, Omladinska 1, 48000 Koprivnica</item>
    </izvorni_sadrzaj>
    <derivirana_varijabla naziv="DomainObject.Predmet.ProtuStrankaListFormatedWithAdressOIB_1">
      <item>POLJOPRIVREDNO USLUŽNA ZADRUGA - CEPELIN, OIB 37177869617, Omladinska 1, 48000 Koprivnica</item>
    </derivirana_varijabla>
  </DomainObject.Predmet.ProtuStrankaListFormatedWithAdressOIB>
  <DomainObject.Predmet.ProtuStrankaListNazivFormated>
    <izvorni_sadrzaj>
      <item>POLJOPRIVREDNO USLUŽNA ZADRUGA - CEPELIN</item>
    </izvorni_sadrzaj>
    <derivirana_varijabla naziv="DomainObject.Predmet.ProtuStrankaListNazivFormated_1">
      <item>POLJOPRIVREDNO USLUŽNA ZADRUGA - CEPELIN</item>
    </derivirana_varijabla>
  </DomainObject.Predmet.ProtuStrankaListNazivFormated>
  <DomainObject.Predmet.ProtuStrankaListNazivFormatedOIB>
    <izvorni_sadrzaj>
      <item>POLJOPRIVREDNO USLUŽNA ZADRUGA - CEPELIN, OIB 37177869617</item>
    </izvorni_sadrzaj>
    <derivirana_varijabla naziv="DomainObject.Predmet.ProtuStrankaListNazivFormatedOIB_1">
      <item>POLJOPRIVREDNO USLUŽNA ZADRUGA - CEPELIN, OIB 37177869617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St-121/2016-4</izvorni_sadrzaj>
    <derivirana_varijabla naziv="DomainObject.PoslovniBrojDokumenta_1">St-121/2016-4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POLJOPRIVREDNO USLUŽNA ZADRUGA - CEPELIN</izvorni_sadrzaj>
    <derivirana_varijabla naziv="DomainObject.Predmet.ProtustrankaIDrugi_1">POLJOPRIVREDNO USLUŽNA ZADRUGA - CEPELIN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POLJOPRIVREDNO USLUŽNA ZADRUGA - CEPELIN, OIB 37177869617, Omladinska 1, 48000 Koprivnica</izvorni_sadrzaj>
    <derivirana_varijabla naziv="DomainObject.Predmet.ProtustrankaIDrugiAdressOIB_1">POLJOPRIVREDNO USLUŽNA ZADRUGA - CEPELIN, OIB 37177869617, Omladinska 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POLJOPRIVREDNO USLUŽNA ZADRUGA - CEPELIN</item>
      <item>Sudski registar, Trgovački sud u Varaždinu</item>
    </izvorni_sadrzaj>
    <derivirana_varijabla naziv="DomainObject.Predmet.SudioniciListNaziv_1">
      <item>Financijska agencija</item>
      <item>POLJOPRIVREDNO USLUŽNA ZADRUGA - CEPELIN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POLJOPRIVREDNO USLUŽNA ZADRUGA - CEPELIN, OIB 37177869617, Omladinska 1,48000 Koprivnica</item>
      <item>Sudski registar, Trgovački sud u Varaždinu</item>
    </izvorni_sadrzaj>
    <derivirana_varijabla naziv="DomainObject.Predmet.SudioniciListAdressOIB_1">
      <item>Financijska agencija, OIB 85821130368, A. Cesarca 2,42000 Varaždin</item>
      <item>POLJOPRIVREDNO USLUŽNA ZADRUGA - CEPELIN, OIB 37177869617, Omladinska 1,48000 Koprivnica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5E554C-2BDB-49A7-858C-0296BFDAA3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2847</properties:Characters>
  <properties:Lines>87</properties:Lines>
  <properties:Paragraphs>30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2016-06-02T10:21:00Z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St-121/2016-4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