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1f76" w14:paraId="aa01f7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2A6A30" w:rsidRPr="00F92CCF">
        <w:t>8673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2A6A30" w:rsidRPr="00F92CCF">
        <w:t>22</w:t>
      </w:r>
      <w:proofErr w:type="spellEnd"/>
      <w:r w:rsidR="00B24FBD" w:rsidRPr="00F92CCF">
        <w:t xml:space="preserve">. </w:t>
      </w:r>
      <w:r w:rsidR="002A6A30" w:rsidRPr="00F92CCF">
        <w:t xml:space="preserve">veljače </w:t>
      </w:r>
      <w:proofErr w:type="spellStart"/>
      <w:r w:rsidR="00C35C3A" w:rsidRPr="00F92CCF">
        <w:t>201</w:t>
      </w:r>
      <w:r w:rsidR="002A6A30" w:rsidRPr="00F92CCF">
        <w:t>7</w:t>
      </w:r>
      <w:proofErr w:type="spellEnd"/>
      <w:r w:rsidR="00590AEF" w:rsidRPr="00F92CCF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r w:rsidR="00F92CCF" w:rsidRPr="00F92CCF">
        <w:rPr>
          <w:lang w:val="pt-BR"/>
        </w:rPr>
        <w:t xml:space="preserve">RUDNIK d.o.o., Zagreb, Velimira Škorpika 24, OIB: </w:t>
      </w:r>
      <w:proofErr w:type="spellStart"/>
      <w:r w:rsidR="00F92CCF" w:rsidRPr="00F92CCF">
        <w:t>80262939755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2E2A8F" w:rsidRPr="002E2A8F">
        <w:t>080140228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9A129A">
        <w:t>22.916.203,</w:t>
      </w:r>
      <w:proofErr w:type="spellStart"/>
      <w:r w:rsidR="009A129A">
        <w:t>38</w:t>
      </w:r>
      <w:proofErr w:type="spellEnd"/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dana objave </w:t>
      </w:r>
      <w:r w:rsidR="00E26C85">
        <w:t xml:space="preserve">ovog </w:t>
      </w:r>
      <w:r w:rsidRPr="00F92CCF">
        <w:t>oglasa 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dana objave ovog oglasa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 xml:space="preserve">Stečajnog zakona </w:t>
      </w:r>
      <w:r w:rsidR="00B759FB">
        <w:t xml:space="preserve">- </w:t>
      </w:r>
      <w:r w:rsidR="00204F0A" w:rsidRPr="00F92CCF">
        <w:t xml:space="preserve">„Narodne novine“ broj </w:t>
      </w:r>
      <w:proofErr w:type="spellStart"/>
      <w:r w:rsidR="00204F0A" w:rsidRPr="00F92CCF">
        <w:t>71</w:t>
      </w:r>
      <w:proofErr w:type="spellEnd"/>
      <w:r w:rsidR="00204F0A" w:rsidRPr="00F92CCF">
        <w:t>/</w:t>
      </w:r>
      <w:proofErr w:type="spellStart"/>
      <w:r w:rsidR="00204F0A" w:rsidRPr="00F92CCF">
        <w:t>15</w:t>
      </w:r>
      <w:proofErr w:type="spellEnd"/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0B2B5D">
        <w:t>22</w:t>
      </w:r>
      <w:proofErr w:type="spellEnd"/>
      <w:r w:rsidR="00B24FBD" w:rsidRPr="00F92CCF">
        <w:t xml:space="preserve">. </w:t>
      </w:r>
      <w:r w:rsidR="000B2B5D">
        <w:t>veljače</w:t>
      </w:r>
      <w:r w:rsidR="00C35C3A" w:rsidRPr="00F92CCF">
        <w:t xml:space="preserve"> </w:t>
      </w:r>
      <w:proofErr w:type="spellStart"/>
      <w:r w:rsidR="00C35C3A" w:rsidRPr="00F92CCF">
        <w:t>201</w:t>
      </w:r>
      <w:r w:rsidR="000B2B5D">
        <w:t>7</w:t>
      </w:r>
      <w:proofErr w:type="spellEnd"/>
      <w:r w:rsidR="00590AEF" w:rsidRPr="00F92CCF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F92CCF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mr.sc</w:t>
      </w:r>
      <w:proofErr w:type="spellEnd"/>
      <w:r>
        <w:t>. Ivana Koštarić Fegeš</w:t>
      </w:r>
    </w:p>
    <w:p w:rsidRDefault="005632E0" w:rsidP="00BE567D" w:rsidR="005632E0" w:rsidRPr="00F92CCF">
      <w:pPr>
        <w:jc w:val="both"/>
      </w:pPr>
    </w:p>
    <w:p w:rsidRDefault="00BE567D" w:rsidP="00BE567D" w:rsidR="00BE567D" w:rsidRPr="00F92CCF">
      <w:pPr>
        <w:jc w:val="both"/>
      </w:pPr>
      <w:r w:rsidRPr="00F92CCF">
        <w:t>DNA:</w:t>
      </w:r>
    </w:p>
    <w:p w:rsidRDefault="00774CCB" w:rsidP="00BE567D" w:rsidR="00BE567D" w:rsidRPr="00F92CCF">
      <w:pPr>
        <w:pStyle w:val="Odlomakpopisa"/>
        <w:numPr>
          <w:ilvl w:val="0"/>
          <w:numId w:val="6"/>
        </w:numPr>
        <w:jc w:val="both"/>
      </w:pPr>
      <w:r w:rsidRPr="00F92CCF">
        <w:t>e</w:t>
      </w:r>
      <w:r w:rsidR="00BE567D" w:rsidRPr="00F92CCF">
        <w:t>-oglasna ploča suda (</w:t>
      </w:r>
      <w:proofErr w:type="spellStart"/>
      <w:r w:rsidR="00807F1E" w:rsidRPr="00F92CCF">
        <w:t>45</w:t>
      </w:r>
      <w:proofErr w:type="spellEnd"/>
      <w:r w:rsidR="00BE567D" w:rsidRPr="00F92CCF">
        <w:t xml:space="preserve"> dana)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 w:rsidRPr="00774CCB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>
      <w:t>8673</w:t>
    </w:r>
    <w:proofErr w:type="spellEnd"/>
    <w:r w:rsidR="00FE61C9">
      <w:t>/</w:t>
    </w:r>
    <w:proofErr w:type="spellStart"/>
    <w: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A129A"/>
    <w:rsid w:val="009F50A7"/>
    <w:rsid w:val="00A147E6"/>
    <w:rsid w:val="00A677F5"/>
    <w:rsid w:val="00A71431"/>
    <w:rsid w:val="00AB09B6"/>
    <w:rsid w:val="00AC4528"/>
    <w:rsid w:val="00AD027A"/>
    <w:rsid w:val="00AF7B18"/>
    <w:rsid w:val="00B24FBD"/>
    <w:rsid w:val="00B759FB"/>
    <w:rsid w:val="00B82F18"/>
    <w:rsid w:val="00B96889"/>
    <w:rsid w:val="00BE567D"/>
    <w:rsid w:val="00BF4D75"/>
    <w:rsid w:val="00C35C3A"/>
    <w:rsid w:val="00C55357"/>
    <w:rsid w:val="00C836B9"/>
    <w:rsid w:val="00C958E9"/>
    <w:rsid w:val="00CE7362"/>
    <w:rsid w:val="00D01B78"/>
    <w:rsid w:val="00D66226"/>
    <w:rsid w:val="00D8335B"/>
    <w:rsid w:val="00D90D9C"/>
    <w:rsid w:val="00DA748B"/>
    <w:rsid w:val="00E04EDB"/>
    <w:rsid w:val="00E26C85"/>
    <w:rsid w:val="00E6623E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C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C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St-8673/2015-17</izvorni_sadrzaj>
    <derivirana_varijabla naziv="DomainObject.Oznaka_1">St-8673/2015-17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8673</izvorni_sadrzaj>
    <derivirana_varijabla naziv="DomainObject.Predmet.Broj_1">8673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St-8673/2015</izvorni_sadrzaj>
    <derivirana_varijabla naziv="DomainObject.Predmet.OznakaBroj_1">St-8673/2015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RUDNIK d.o.o. zastupanog po punomoćniku Marijan Filipović-Škorić</izvorni_sadrzaj>
    <derivirana_varijabla naziv="DomainObject.Predmet.ProtustrankaFormated_1">  RUDNIK d.o.o. zastupanog po punomoćniku Marijan Filipović-Škorić</derivirana_varijabla>
  </DomainObject.Predmet.ProtustrankaFormated>
  <DomainObject.Predmet.ProtustrankaFormatedOIB>
    <izvorni_sadrzaj>  RUDNIK d.o.o., OIB 80262939755 zastupanog po punomoćniku Marijan Filipović-Škorić</izvorni_sadrzaj>
    <derivirana_varijabla naziv="DomainObject.Predmet.ProtustrankaFormatedOIB_1">  RUDNIK d.o.o., OIB 80262939755 zastupanog po punomoćniku Marijan Filipović-Škorić</derivirana_varijabla>
  </DomainObject.Predmet.ProtustrankaFormatedOIB>
  <DomainObject.Predmet.ProtustrankaFormatedWithAdress>
    <izvorni_sadrzaj> RUDNIK d.o.o., Velimira Škorpika 24, 10000 Zagreb zastupanog po punomoćniku Marijan Filipović-Škorić</izvorni_sadrzaj>
    <derivirana_varijabla naziv="DomainObject.Predmet.ProtustrankaFormatedWithAdress_1"> RUDNIK d.o.o., Velimira Škorpika 24, 10000 Zagreb zastupanog po punomoćniku Marijan Filipović-Škorić</derivirana_varijabla>
  </DomainObject.Predmet.ProtustrankaFormatedWithAdress>
  <DomainObject.Predmet.ProtustrankaFormatedWithAdressOIB>
    <izvorni_sadrzaj> RUDNIK d.o.o., OIB 80262939755, Velimira Škorpika 24, 10000 Zagreb zastupanog po punomoćniku Marijan Filipović-Škorić</izvorni_sadrzaj>
    <derivirana_varijabla naziv="DomainObject.Predmet.ProtustrankaFormatedWithAdressOIB_1"> RUDNIK d.o.o., OIB 80262939755, Velimira Škorpika 24, 10000 Zagreb zastupanog po punomoćniku Marijan Filipović-Škorić</derivirana_varijabla>
  </DomainObject.Predmet.ProtustrankaFormatedWithAdressOIB>
  <DomainObject.Predmet.ProtustrankaWithAdress>
    <izvorni_sadrzaj>RUDNIK d.o.o. Velimira Škorpika 24, 10000 Zagreb</izvorni_sadrzaj>
    <derivirana_varijabla naziv="DomainObject.Predmet.ProtustrankaWithAdress_1">RUDNIK d.o.o. Velimira Škorpika 24, 10000 Zagreb</derivirana_varijabla>
  </DomainObject.Predmet.ProtustrankaWithAdress>
  <DomainObject.Predmet.ProtustrankaWithAdressOIB>
    <izvorni_sadrzaj>RUDNIK d.o.o., OIB 80262939755, Velimira Škorpika 24, 10000 Zagreb</izvorni_sadrzaj>
    <derivirana_varijabla naziv="DomainObject.Predmet.ProtustrankaWithAdressOIB_1">RUDNIK d.o.o., OIB 80262939755, Velimira Škorpika 24, 10000 Zagreb</derivirana_varijabla>
  </DomainObject.Predmet.ProtustrankaWithAdressOIB>
  <DomainObject.Predmet.ProtustrankaNazivFormated>
    <izvorni_sadrzaj>RUDNIK d.o.o.</izvorni_sadrzaj>
    <derivirana_varijabla naziv="DomainObject.Predmet.ProtustrankaNazivFormated_1">RUDNIK d.o.o.</derivirana_varijabla>
  </DomainObject.Predmet.ProtustrankaNazivFormated>
  <DomainObject.Predmet.ProtustrankaNazivFormatedOIB>
    <izvorni_sadrzaj>RUDNIK d.o.o., OIB 80262939755</izvorni_sadrzaj>
    <derivirana_varijabla naziv="DomainObject.Predmet.ProtustrankaNazivFormatedOIB_1">RUDNIK d.o.o., OIB 80262939755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RUDNIK d.o.o. zastupanog po punomoćniku Marijan Filipović-Škorić</item>
    </izvorni_sadrzaj>
    <derivirana_varijabla naziv="DomainObject.Predmet.ProtuStrankaListFormated_1">
      <item>RUDNIK d.o.o. zastupanog po punomoćniku Marijan Filipović-Škorić</item>
    </derivirana_varijabla>
  </DomainObject.Predmet.ProtuStrankaListFormated>
  <DomainObject.Predmet.ProtuStrankaListFormatedOIB>
    <izvorni_sadrzaj>
      <item>RUDNIK d.o.o., OIB 80262939755 zastupanog po punomoćniku Marijan Filipović-Škorić</item>
    </izvorni_sadrzaj>
    <derivirana_varijabla naziv="DomainObject.Predmet.ProtuStrankaListFormatedOIB_1">
      <item>RUDNIK d.o.o., OIB 80262939755 zastupanog po punomoćniku Marijan Filipović-Škorić</item>
    </derivirana_varijabla>
  </DomainObject.Predmet.ProtuStrankaListFormatedOIB>
  <DomainObject.Predmet.ProtuStrankaListFormatedWithAdress>
    <izvorni_sadrzaj>
      <item>RUDNIK d.o.o., Velimira Škorpika 24, 10000 Zagreb zastupanog po punomoćniku Marijan Filipović-Škorić</item>
    </izvorni_sadrzaj>
    <derivirana_varijabla naziv="DomainObject.Predmet.ProtuStrankaListFormatedWithAdress_1">
      <item>RUDNIK d.o.o., Velimira Škorpika 24, 10000 Zagreb zastupanog po punomoćniku Marijan Filipović-Škorić</item>
    </derivirana_varijabla>
  </DomainObject.Predmet.ProtuStrankaListFormatedWithAdress>
  <DomainObject.Predmet.ProtuStrankaListFormatedWithAdressOIB>
    <izvorni_sadrzaj>
      <item>RUDNIK d.o.o., OIB 80262939755, Velimira Škorpika 24, 10000 Zagreb zastupanog po punomoćniku Marijan Filipović-Škorić</item>
    </izvorni_sadrzaj>
    <derivirana_varijabla naziv="DomainObject.Predmet.ProtuStrankaListFormatedWithAdressOIB_1">
      <item>RUDNIK d.o.o., OIB 80262939755, Velimira Škorpika 24, 10000 Zagreb zastupanog po punomoćniku Marijan Filipović-Škorić</item>
    </derivirana_varijabla>
  </DomainObject.Predmet.ProtuStrankaListFormatedWithAdressOIB>
  <DomainObject.Predmet.ProtuStrankaListNazivFormated>
    <izvorni_sadrzaj>
      <item>RUDNIK d.o.o.</item>
    </izvorni_sadrzaj>
    <derivirana_varijabla naziv="DomainObject.Predmet.ProtuStrankaListNazivFormated_1">
      <item>RUDNIK d.o.o.</item>
    </derivirana_varijabla>
  </DomainObject.Predmet.ProtuStrankaListNazivFormated>
  <DomainObject.Predmet.ProtuStrankaListNazivFormatedOIB>
    <izvorni_sadrzaj>
      <item>RUDNIK d.o.o., OIB 80262939755</item>
    </izvorni_sadrzaj>
    <derivirana_varijabla naziv="DomainObject.Predmet.ProtuStrankaListNazivFormatedOIB_1">
      <item>RUDNIK d.o.o., OIB 80262939755</item>
    </derivirana_varijabla>
  </DomainObject.Predmet.ProtuStrankaListNazivFormatedOIB>
  <DomainObject.Predmet.OstaliListFormated>
    <izvorni_sadrzaj>
      <item>Marijan Filipović-Škorić punomoćnik sudionika u postupku RUDNIK d.o.o.</item>
      <item>Jadranka Radulović</item>
    </izvorni_sadrzaj>
    <derivirana_varijabla naziv="DomainObject.Predmet.OstaliListFormated_1">
      <item>Marijan Filipović-Škorić punomoćnik sudionika u postupku RUDNIK d.o.o.</item>
      <item>Jadranka Radulović</item>
    </derivirana_varijabla>
  </DomainObject.Predmet.OstaliListFormated>
  <DomainObject.Predmet.OstaliListFormatedOIB>
    <izvorni_sadrzaj>
      <item>Marijan Filipović-Škorić, OIB 28023792173 punomoćnik sudionika u postupku RUDNIK d.o.o.</item>
      <item>Jadranka Radulović, OIB 51061549412</item>
    </izvorni_sadrzaj>
    <derivirana_varijabla naziv="DomainObject.Predmet.OstaliListFormatedOIB_1">
      <item>Marijan Filipović-Škorić, OIB 28023792173 punomoćnik sudionika u postupku RUDNIK d.o.o.</item>
      <item>Jadranka Radulović, OIB 51061549412</item>
    </derivirana_varijabla>
  </DomainObject.Predmet.OstaliListFormatedOIB>
  <DomainObject.Predmet.OstaliListFormatedWithAdress>
    <izvorni_sadrzaj>
      <item>Marijan Filipović-Škorić, Ulica Dr. Ante Šercera 78b, 10000 Zagreb punomoćnik sudionika u postupku RUDNIK d.o.o.</item>
      <item>Jadranka Radulović, Šetalište 13.divizije 45, 51000 Rijeka</item>
    </izvorni_sadrzaj>
    <derivirana_varijabla naziv="DomainObject.Predmet.OstaliListFormatedWithAdress_1">
      <item>Marijan Filipović-Škorić, Ulica Dr. Ante Šercera 78b, 10000 Zagreb punomoćnik sudionika u postupku RUDNIK d.o.o.</item>
      <item>Jadranka Radulović, Šetalište 13.divizije 45, 51000 Rijeka</item>
    </derivirana_varijabla>
  </DomainObject.Predmet.OstaliListFormatedWithAdress>
  <DomainObject.Predmet.OstaliListFormatedWithAdressOIB>
    <izvorni_sadrzaj>
      <item>Marijan Filipović-Škorić, OIB 28023792173, Ulica Dr. Ante Šercera 78b, 10000 Zagreb punomoćnik sudionika u postupku RUDNIK d.o.o.</item>
      <item>Jadranka Radulović, OIB 51061549412, Šetalište 13.divizije 45, 51000 Rijeka</item>
    </izvorni_sadrzaj>
    <derivirana_varijabla naziv="DomainObject.Predmet.OstaliListFormatedWithAdressOIB_1">
      <item>Marijan Filipović-Škorić, OIB 28023792173, Ulica Dr. Ante Šercera 78b, 10000 Zagreb punomoćnik sudionika u postupku RUDNIK d.o.o.</item>
      <item>Jadranka Radulović, OIB 51061549412, Šetalište 13.divizije 45, 51000 Rijeka</item>
    </derivirana_varijabla>
  </DomainObject.Predmet.OstaliListFormatedWithAdressOIB>
  <DomainObject.Predmet.OstaliListNazivFormated>
    <izvorni_sadrzaj>
      <item>Marijan Filipović-Škorić</item>
      <item>Jadranka Radulović</item>
    </izvorni_sadrzaj>
    <derivirana_varijabla naziv="DomainObject.Predmet.OstaliListNazivFormated_1">
      <item>Marijan Filipović-Škorić</item>
      <item>Jadranka Radulović</item>
    </derivirana_varijabla>
  </DomainObject.Predmet.OstaliListNazivFormated>
  <DomainObject.Predmet.OstaliListNazivFormatedOIB>
    <izvorni_sadrzaj>
      <item>Marijan Filipović-Škorić, OIB 28023792173</item>
      <item>Jadranka Radulović, OIB 51061549412</item>
    </izvorni_sadrzaj>
    <derivirana_varijabla naziv="DomainObject.Predmet.OstaliListNazivFormatedOIB_1">
      <item>Marijan Filipović-Škorić, OIB 28023792173</item>
      <item>Jadranka Radulović, OIB 51061549412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St-8673/2015-17</izvorni_sadrzaj>
    <derivirana_varijabla naziv="DomainObject.PoslovniBrojDokumenta_1">St-8673/2015-17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RUDNIK d.o.o.</izvorni_sadrzaj>
    <derivirana_varijabla naziv="DomainObject.Predmet.ProtustrankaIDrugi_1">RUDNIK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RUDNIK d.o.o., OIB 80262939755, Velimira Škorpika 24, 10000 Zagreb</izvorni_sadrzaj>
    <derivirana_varijabla naziv="DomainObject.Predmet.ProtustrankaIDrugiAdressOIB_1">RUDNIK d.o.o., OIB 80262939755,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RUDNIK d.o.o.</item>
      <item>FINA Regionalni centar Zagreb</item>
      <item>Marijan Filipović-Škorić</item>
      <item>Jadranka Radulović</item>
    </izvorni_sadrzaj>
    <derivirana_varijabla naziv="DomainObject.Predmet.SudioniciListNaziv_1">
      <item>RUDNIK d.o.o.</item>
      <item>FINA Regionalni centar Zagreb</item>
      <item>Marijan Filipović-Škorić</item>
      <item>Jadranka Radulović</item>
    </derivirana_varijabla>
  </DomainObject.Predmet.SudioniciListNaziv>
  <DomainObject.Predmet.SudioniciListAdressOIB>
    <izvorni_sadrzaj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izvorni_sadrzaj>
    <derivirana_varijabla naziv="DomainObject.Predmet.SudioniciListAdressOIB_1"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80262939755</item>
      <item>, OIB 85821130368</item>
      <item>, OIB 28023792173</item>
      <item>, OIB 51061549412</item>
    </izvorni_sadrzaj>
    <derivirana_varijabla naziv="DomainObject.Predmet.SudioniciListNazivOIB_1">
      <item>, OIB 80262939755</item>
      <item>, OIB 85821130368</item>
      <item>, OIB 28023792173</item>
      <item>, OIB 51061549412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ED58E-9DF4-49AF-B324-5EFD713DA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1360</properties:Characters>
  <properties:Lines>44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2017-02-22T10:12:00Z</cp:lastPrinted>
  <dcterms:modified xmlns:xsi="http://www.w3.org/2001/XMLSchema-instance" xsi:type="dcterms:W3CDTF">2017-02-22T10:12:00Z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St-8673/2015-17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