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175c" w14:paraId="935175c" w:rsidRDefault="004D1B00" w:rsidP="004D1B00" w:rsidR="004D1B00">
      <w:pPr>
        <w:pStyle w:val="FiksniRH"/>
        <w:spacing w:after="0" w:before="0"/>
        <w15:collapsed w:val="false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F07DB4" w:rsidP="004D1B00" w:rsidR="00AE649C" w:rsidRPr="006C43C5">
      <w:pPr>
        <w:pStyle w:val="FiksniRH"/>
        <w:spacing w:after="0" w:before="0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F07DB4">
            <w:rPr>
              <w:rStyle w:val="PozadinaSvijetloZuta"/>
            </w:rPr>
            <w:t>REPUBLIKA HRVATSKA</w:t>
          </w:r>
        </w:sdtContent>
      </w:sdt>
    </w:p>
    <w:p w:rsidRDefault="00F07DB4" w:rsidP="004D1B0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07DB4" w:rsidP="004D1B0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Stalna služba u Karlovcu</w:t>
          </w:r>
        </w:sdtContent>
      </w:sdt>
      <w:r w:rsidR="00AE649C" w:rsidRPr="006C43C5">
        <w:t xml:space="preserve"> </w:t>
      </w:r>
    </w:p>
    <w:p w:rsidRDefault="00F07DB4" w:rsidP="004D1B0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Trg hrvatskih branitelja 1,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Karlovac</w:t>
          </w:r>
        </w:sdtContent>
      </w:sdt>
      <w:r w:rsidR="00AE649C" w:rsidRPr="006C43C5">
        <w:t xml:space="preserve"> </w:t>
      </w:r>
    </w:p>
    <w:p w:rsidRDefault="004D1B00" w:rsidP="004D1B00" w:rsidR="004D1B00">
      <w:pPr>
        <w:pStyle w:val="SudSjedite"/>
      </w:pPr>
    </w:p>
    <w:p w:rsidRDefault="004D1B00" w:rsidP="004D1B00" w:rsidR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 </w:t>
      </w:r>
      <w:sdt>
        <w:sdtPr>
          <w:rPr>
            <w:rStyle w:val="PozadinaSvijetloZelena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4. SSKa</w:t>
          </w:r>
        </w:sdtContent>
      </w:sdt>
      <w:r>
        <w:rPr>
          <w:rStyle w:val="PozadinaSvijetloCrvena"/>
          <w:shd w:fill="auto" w:color="auto" w:val="clear"/>
        </w:rPr>
        <w:t xml:space="preserve"> :</w:t>
      </w:r>
      <w:r w:rsidRPr="001C4583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PozadinaSvijetloZelena"/>
          </w:rPr>
          <w:alias w:val="Poslovni broj dokumenta i podbroj"/>
          <w:tag w:val="DomainObject.Oznaka_1"/>
          <w:id w:val="-676265946"/>
          <w:dataBinding w:storeItemID="{100293BC-3C9C-4740-99C7-73F5E9006100}" w:xpath="/icms/DomainObject.Oznaka/derivirana_varijabla[@naziv='DomainObject.Oznaka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St-729/2019-7</w:t>
          </w:r>
        </w:sdtContent>
      </w:sdt>
    </w:p>
    <w:p w:rsidRDefault="004D1B00" w:rsidP="004D1B00" w:rsidR="004D1B00">
      <w:pPr>
        <w:pStyle w:val="SudSjedite"/>
        <w:jc w:val="right"/>
      </w:pPr>
    </w:p>
    <w:p w:rsidRDefault="00BC4B7C" w:rsidP="006A1C19" w:rsidR="00BC4B7C">
      <w:pPr>
        <w:pStyle w:val="ABCNaslov"/>
        <w:spacing w:after="0" w:before="0"/>
      </w:pPr>
      <w:r>
        <w:t>REPUBLIKA HRVATSKA</w:t>
      </w:r>
    </w:p>
    <w:p w:rsidRDefault="00BC4B7C" w:rsidP="006A1C19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F07DB4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Trgovački sud u Zagrebu, Stalna služba u Karlovcu,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PozadinaSvijetloZuta"/>
          </w:rPr>
        </w:sdtEndPr>
        <w:sdtContent>
          <w:r w:rsidR="00AF09B0" w:rsidRPr="00F07DB4">
            <w:rPr>
              <w:rStyle w:val="PozadinaSvijetloZuta"/>
            </w:rPr>
            <w:t>Renati Klokočki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AF09B0" w:rsidRPr="00F07DB4">
            <w:rPr>
              <w:rStyle w:val="PozadinaSvijetloZuta"/>
            </w:rPr>
            <w:t>podnositelja zahtjeva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 xml:space="preserve"> OTOTOP d.o.o., OIB 04776436020, Karlovačka cesta 4/A, 10000 Zagreb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 w:rsidR="00AF09B0" w:rsidRPr="00F07DB4">
            <w:rPr>
              <w:rStyle w:val="PozadinaSvijetloZuta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 xml:space="preserve"> OTOTOP d.o.o., OIB 04776436020, Karlovačka cesta 4/A, 10000 Zagreb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pokretanja stečajnog posutpka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11. travnja 2019.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OTOTOP d.o.o., OIB 04776436020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</w:t>
      </w:r>
      <w:r w:rsidR="00AF09B0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sudsku pristojbu za prijedlog za otvaranje stečajnog postupka u iznosu od 100,00 kn, pristojbu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HR635045-20735-10037000357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Pristojbe iz predmeta St-729/2019,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11. travnja 2019.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PozadinaSvijetloZuta"/>
          </w:rPr>
        </w:sdtEndPr>
        <w:sdtContent>
          <w:r w:rsidR="00AF09B0" w:rsidRPr="00F07DB4">
            <w:rPr>
              <w:rStyle w:val="PozadinaSvijetloZuta"/>
            </w:rPr>
            <w:t>Renata Klokočki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AF09B0" w:rsidP="00A83B6E" w:rsidR="00AF09B0">
      <w:pPr>
        <w:spacing w:after="0"/>
        <w:ind w:firstLine="708"/>
      </w:pPr>
    </w:p>
    <w:p w:rsidRDefault="00AF09B0" w:rsidP="00A83B6E" w:rsidR="00AF09B0">
      <w:pPr>
        <w:spacing w:after="0"/>
        <w:ind w:firstLine="708"/>
      </w:pPr>
    </w:p>
    <w:p w:rsidRDefault="00AF09B0" w:rsidP="00A83B6E" w:rsidR="00AF09B0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OTOTOP d.o.o., OIB 04776436020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F07DB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AF09B0" w:rsidRPr="00F07DB4">
            <w:rPr>
              <w:rStyle w:val="PozadinaSvijetloZelena"/>
            </w:rPr>
            <w:t>Pristojbe iz predmeta St-729/2019,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07DB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07DB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AF09B0" w:rsidRPr="00F07DB4">
                  <w:rPr>
                    <w:rStyle w:val="PozadinaSvijetloZelena"/>
                  </w:rPr>
                  <w:t>OTOTOP d.o.o., OIB 04776436020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07DB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AF09B0" w:rsidRPr="00F07DB4">
                  <w:rPr>
                    <w:rStyle w:val="PozadinaSvijetloZelena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07DB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</w:rPr>
              </w:sdtEndPr>
              <w:sdtContent>
                <w:r w:rsidR="00AF09B0" w:rsidRPr="00F07DB4">
                  <w:rPr>
                    <w:rStyle w:val="PozadinaSvijetloZelena"/>
                  </w:rPr>
                  <w:t>22. ožujka 2019.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07DB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AF09B0" w:rsidRPr="00F07DB4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07DB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AF09B0" w:rsidRPr="00F07DB4">
                  <w:rPr>
                    <w:rStyle w:val="PozadinaSvijetloZelena"/>
                  </w:rPr>
                  <w:t>HR635045-20735-10037000357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07DB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AF09B0" w:rsidRPr="00F07DB4">
                  <w:rPr>
                    <w:rStyle w:val="PozadinaSvijetloZelena"/>
                  </w:rPr>
                  <w:t>Pristojbe iz predmeta St-729/2019, TS ZG</w:t>
                </w:r>
              </w:sdtContent>
            </w:sdt>
          </w:p>
        </w:tc>
      </w:tr>
    </w:tbl>
    <w:p w:rsidRDefault="00F07DB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3" cx="2797586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3" cx="27975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6A1C19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DB4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19" w:rsidP="006A1C19" w:rsidR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-808550065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AF09B0" w:rsidRPr="00F07DB4">
          <w:rPr>
            <w:rStyle w:val="PozadinaSvijetloZelena"/>
          </w:rPr>
          <w:t>4. SSKa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437640076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AF09B0" w:rsidRPr="00F07DB4">
          <w:rPr>
            <w:rStyle w:val="PozadinaSvijetloZelena"/>
          </w:rPr>
          <w:t>St-729/2019-7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AFE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54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55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9B0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07DB4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Default="004B204C" w:rsidP="004B204C" w:rsidR="002178C3">
          <w:pPr>
            <w:pStyle w:val="5124DF8F156F47B6AEC2BDE2480FC01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2178C3"/>
    <w:rsid w:val="004B204C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5124DF8F156F47B6AEC2BDE2480FC010" w:type="paragraph">
    <w:name w:val="5124DF8F156F47B6AEC2BDE2480FC010"/>
    <w:rsid w:val="004B204C"/>
  </w:style>
  <w:style w:customStyle="true" w:styleId="F86D471C84434E1A8B5F08CC50515F28" w:type="paragraph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St-729/2019-7</izvorni_sadrzaj>
    <derivirana_varijabla naziv="DomainObject.Oznaka_1">St-729/2019-7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2019.</izvorni_sadrzaj>
    <derivirana_varijabla naziv="DomainObject.Predmet.DatumRjesavanja_1">10.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St-729/2019</izvorni_sadrzaj>
    <derivirana_varijabla naziv="DomainObject.Predmet.OznakaBroj_1">St-729/2019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OTOTOP d.o.o.</izvorni_sadrzaj>
    <derivirana_varijabla naziv="DomainObject.Predmet.ProtustrankaFormated_1">  OTOTOP d.o.o.</derivirana_varijabla>
  </DomainObject.Predmet.ProtustrankaFormated>
  <DomainObject.Predmet.ProtustrankaFormatedOIB>
    <izvorni_sadrzaj>  OTOTOP d.o.o., OIB 04776436020</izvorni_sadrzaj>
    <derivirana_varijabla naziv="DomainObject.Predmet.ProtustrankaFormatedOIB_1">  OTOTOP d.o.o., OIB 04776436020</derivirana_varijabla>
  </DomainObject.Predmet.ProtustrankaFormatedOIB>
  <DomainObject.Predmet.ProtustrankaFormatedWithAdress>
    <izvorni_sadrzaj> OTOTOP d.o.o., Karlovačka cesta 4/A, 10000 Zagreb</izvorni_sadrzaj>
    <derivirana_varijabla naziv="DomainObject.Predmet.ProtustrankaFormatedWithAdress_1"> OTOTOP d.o.o., Karlovačka cesta 4/A, 10000 Zagreb</derivirana_varijabla>
  </DomainObject.Predmet.ProtustrankaFormatedWithAdress>
  <DomainObject.Predmet.ProtustrankaFormatedWithAdressOIB>
    <izvorni_sadrzaj> OTOTOP d.o.o., OIB 04776436020, Karlovačka cesta 4/A, 10000 Zagreb</izvorni_sadrzaj>
    <derivirana_varijabla naziv="DomainObject.Predmet.ProtustrankaFormatedWithAdressOIB_1"> OTOTOP d.o.o., OIB 04776436020, Karlovačka cesta 4/A, 10000 Zagreb</derivirana_varijabla>
  </DomainObject.Predmet.ProtustrankaFormatedWithAdressOIB>
  <DomainObject.Predmet.ProtustrankaWithAdress>
    <izvorni_sadrzaj>OTOTOP d.o.o. Karlovačka cesta 4/A, 10000 Zagreb</izvorni_sadrzaj>
    <derivirana_varijabla naziv="DomainObject.Predmet.ProtustrankaWithAdress_1">OTOTOP d.o.o. Karlovačka cesta 4/A, 10000 Zagreb</derivirana_varijabla>
  </DomainObject.Predmet.ProtustrankaWithAdress>
  <DomainObject.Predmet.ProtustrankaWithAdressOIB>
    <izvorni_sadrzaj>OTOTOP d.o.o., OIB 04776436020, Karlovačka cesta 4/A, 10000 Zagreb</izvorni_sadrzaj>
    <derivirana_varijabla naziv="DomainObject.Predmet.ProtustrankaWithAdressOIB_1">OTOTOP d.o.o., OIB 04776436020, Karlovačka cesta 4/A, 10000 Zagreb</derivirana_varijabla>
  </DomainObject.Predmet.ProtustrankaWithAdressOIB>
  <DomainObject.Predmet.ProtustrankaNazivFormated>
    <izvorni_sadrzaj>OTOTOP d.o.o.</izvorni_sadrzaj>
    <derivirana_varijabla naziv="DomainObject.Predmet.ProtustrankaNazivFormated_1">OTOTOP d.o.o.</derivirana_varijabla>
    <derivirana_varijabla naziv="Padez">OTOTOP d.o.o.</derivirana_varijabla>
  </DomainObject.Predmet.ProtustrankaNazivFormated>
  <DomainObject.Predmet.ProtustrankaNazivFormatedOIB>
    <izvorni_sadrzaj>OTOTOP d.o.o., OIB 04776436020</izvorni_sadrzaj>
    <derivirana_varijabla naziv="DomainObject.Predmet.ProtustrankaNazivFormatedOIB_1">OTOTOP d.o.o., OIB 04776436020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Zagrebu, Stalna služba u Karlovcu,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  <derivirana_varijabla naziv="Dativ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OTOTOP d.o.o.</izvorni_sadrzaj>
    <derivirana_varijabla naziv="DomainObject.Predmet.StrankaFormated_1">  OTOTOP d.o.o.</derivirana_varijabla>
  </DomainObject.Predmet.StrankaFormated>
  <DomainObject.Predmet.StrankaFormatedOIB>
    <izvorni_sadrzaj>  OTOTOP d.o.o., OIB 04776436020</izvorni_sadrzaj>
    <derivirana_varijabla naziv="DomainObject.Predmet.StrankaFormatedOIB_1">  OTOTOP d.o.o., OIB 04776436020</derivirana_varijabla>
  </DomainObject.Predmet.StrankaFormatedOIB>
  <DomainObject.Predmet.StrankaFormatedWithAdress>
    <izvorni_sadrzaj> OTOTOP d.o.o., Karlovačka cesta 4/A, 10000 Zagreb</izvorni_sadrzaj>
    <derivirana_varijabla naziv="DomainObject.Predmet.StrankaFormatedWithAdress_1"> OTOTOP d.o.o., Karlovačka cesta 4/A, 10000 Zagreb</derivirana_varijabla>
  </DomainObject.Predmet.StrankaFormatedWithAdress>
  <DomainObject.Predmet.StrankaFormatedWithAdressOIB>
    <izvorni_sadrzaj> OTOTOP d.o.o., OIB 04776436020, Karlovačka cesta 4/A, 10000 Zagreb</izvorni_sadrzaj>
    <derivirana_varijabla naziv="DomainObject.Predmet.StrankaFormatedWithAdressOIB_1"> OTOTOP d.o.o., OIB 04776436020, Karlovačka cesta 4/A, 10000 Zagreb</derivirana_varijabla>
  </DomainObject.Predmet.StrankaFormatedWithAdressOIB>
  <DomainObject.Predmet.StrankaWithAdress>
    <izvorni_sadrzaj>OTOTOP d.o.o. Karlovačka cesta 4/A,10000 Zagreb</izvorni_sadrzaj>
    <derivirana_varijabla naziv="DomainObject.Predmet.StrankaWithAdress_1">OTOTOP d.o.o. Karlovačka cesta 4/A,10000 Zagreb</derivirana_varijabla>
  </DomainObject.Predmet.StrankaWithAdress>
  <DomainObject.Predmet.StrankaWithAdressOIB>
    <izvorni_sadrzaj>OTOTOP d.o.o., OIB 04776436020, Karlovačka cesta 4/A,10000 Zagreb</izvorni_sadrzaj>
    <derivirana_varijabla naziv="DomainObject.Predmet.StrankaWithAdressOIB_1">OTOTOP d.o.o., OIB 04776436020, Karlovačka cesta 4/A,10000 Zagreb</derivirana_varijabla>
  </DomainObject.Predmet.StrankaWithAdressOIB>
  <DomainObject.Predmet.StrankaNazivFormated>
    <izvorni_sadrzaj>OTOTOP d.o.o.</izvorni_sadrzaj>
    <derivirana_varijabla naziv="DomainObject.Predmet.StrankaNazivFormated_1">OTOTOP d.o.o.</derivirana_varijabla>
    <derivirana_varijabla naziv="Padez">OTOTOP d.o.o.</derivirana_varijabla>
  </DomainObject.Predmet.StrankaNazivFormated>
  <DomainObject.Predmet.StrankaNazivFormatedOIB>
    <izvorni_sadrzaj>OTOTOP d.o.o., OIB 04776436020</izvorni_sadrzaj>
    <derivirana_varijabla naziv="DomainObject.Predmet.StrankaNazivFormatedOIB_1">OTOTOP d.o.o., OIB 04776436020</derivirana_varijabla>
  </DomainObject.Predmet.StrankaNazivFormatedOIB>
  <DomainObject.Predmet.Sud.Adresa.Naselje>
    <izvorni_sadrzaj>Zagreb</izvorni_sadrzaj>
    <derivirana_varijabla naziv="DomainObject.Predmet.Sud.Adresa.Naselje_1">Karlovac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Trg hrvatskih branitelja 1,</derivirana_varijabla>
  </DomainObject.Predmet.Sud.Adresa.PostBroj>
  <DomainObject.Predmet.Sud.Adresa.UlicaIKBR>
    <izvorni_sadrzaj>Amruševa 2/II desno (p.p. 432)</izvorni_sadrzaj>
    <derivirana_varijabla naziv="DomainObject.Predmet.Sud.Adresa.UlicaIKBR_1">Stalna služba u Karlovcu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pokretanja stečajnog posutpka</derivirana_varijabla>
  </DomainObject.Predmet.VrstaSpora.Naziv>
  <DomainObject.Predmet.Zapisnicar>
    <izvorni_sadrzaj>Renata Klokočki</izvorni_sadrzaj>
    <derivirana_varijabla naziv="DomainObject.Predmet.Zapisnicar_1">Renata Klokočki</derivirana_varijabla>
    <derivirana_varijabla naziv="Padez">Renata Klokočki</derivirana_varijabla>
  </DomainObject.Predmet.Zapisnicar>
  <DomainObject.Predmet.StrankaListFormated>
    <izvorni_sadrzaj>
      <item>OTOTOP d.o.o.</item>
    </izvorni_sadrzaj>
    <derivirana_varijabla naziv="DomainObject.Predmet.StrankaListFormated_1">
      <item>OTOTOP d.o.o.</item>
    </derivirana_varijabla>
  </DomainObject.Predmet.StrankaListFormated>
  <DomainObject.Predmet.StrankaListFormatedOIB>
    <izvorni_sadrzaj>
      <item>OTOTOP d.o.o., OIB 04776436020</item>
    </izvorni_sadrzaj>
    <derivirana_varijabla naziv="DomainObject.Predmet.StrankaListFormatedOIB_1">
      <item>OTOTOP d.o.o., OIB 04776436020</item>
    </derivirana_varijabla>
  </DomainObject.Predmet.StrankaListFormatedOIB>
  <DomainObject.Predmet.StrankaListFormatedWithAdress>
    <izvorni_sadrzaj>
      <item>OTOTOP d.o.o., Karlovačka cesta 4/A, 10000 Zagreb</item>
    </izvorni_sadrzaj>
    <derivirana_varijabla naziv="DomainObject.Predmet.StrankaListFormatedWithAdress_1">
      <item>OTOTOP d.o.o., Karlovačka cesta 4/A, 10000 Zagreb</item>
    </derivirana_varijabla>
  </DomainObject.Predmet.StrankaListFormatedWithAdress>
  <DomainObject.Predmet.StrankaListFormatedWithAdressOIB>
    <izvorni_sadrzaj>
      <item>OTOTOP d.o.o., OIB 04776436020, Karlovačka cesta 4/A, 10000 Zagreb</item>
    </izvorni_sadrzaj>
    <derivirana_varijabla naziv="DomainObject.Predmet.StrankaListFormatedWithAdressOIB_1">
      <item>OTOTOP d.o.o., OIB 04776436020, Karlovačka cesta 4/A, 10000 Zagreb</item>
    </derivirana_varijabla>
  </DomainObject.Predmet.StrankaListFormatedWithAdressOIB>
  <DomainObject.Predmet.StrankaListNazivFormated>
    <izvorni_sadrzaj>
      <item>OTOTOP d.o.o.</item>
    </izvorni_sadrzaj>
    <derivirana_varijabla naziv="DomainObject.Predmet.StrankaListNazivFormated_1">
      <item>OTOTOP d.o.o.</item>
    </derivirana_varijabla>
  </DomainObject.Predmet.StrankaListNazivFormated>
  <DomainObject.Predmet.StrankaListNazivFormatedOIB>
    <izvorni_sadrzaj>
      <item>OTOTOP d.o.o., OIB 04776436020</item>
    </izvorni_sadrzaj>
    <derivirana_varijabla naziv="DomainObject.Predmet.StrankaListNazivFormatedOIB_1">
      <item>OTOTOP d.o.o., OIB 04776436020</item>
    </derivirana_varijabla>
  </DomainObject.Predmet.StrankaListNazivFormatedOIB>
  <DomainObject.Predmet.ProtuStrankaListFormated>
    <izvorni_sadrzaj>
      <item>OTOTOP d.o.o.</item>
    </izvorni_sadrzaj>
    <derivirana_varijabla naziv="DomainObject.Predmet.ProtuStrankaListFormated_1">
      <item>OTOTOP d.o.o.</item>
    </derivirana_varijabla>
  </DomainObject.Predmet.ProtuStrankaListFormated>
  <DomainObject.Predmet.ProtuStrankaListFormatedOIB>
    <izvorni_sadrzaj>
      <item>OTOTOP d.o.o., OIB 04776436020</item>
    </izvorni_sadrzaj>
    <derivirana_varijabla naziv="DomainObject.Predmet.ProtuStrankaListFormatedOIB_1">
      <item>OTOTOP d.o.o., OIB 04776436020</item>
    </derivirana_varijabla>
  </DomainObject.Predmet.ProtuStrankaListFormatedOIB>
  <DomainObject.Predmet.ProtuStrankaListFormatedWithAdress>
    <izvorni_sadrzaj>
      <item>OTOTOP d.o.o., Karlovačka cesta 4/A, 10000 Zagreb</item>
    </izvorni_sadrzaj>
    <derivirana_varijabla naziv="DomainObject.Predmet.ProtuStrankaListFormatedWithAdress_1">
      <item>OTOTOP d.o.o., Karlovačka cesta 4/A, 10000 Zagreb</item>
    </derivirana_varijabla>
  </DomainObject.Predmet.ProtuStrankaListFormatedWithAdress>
  <DomainObject.Predmet.ProtuStrankaListFormatedWithAdressOIB>
    <izvorni_sadrzaj>
      <item>OTOTOP d.o.o., OIB 04776436020, Karlovačka cesta 4/A, 10000 Zagreb</item>
    </izvorni_sadrzaj>
    <derivirana_varijabla naziv="DomainObject.Predmet.ProtuStrankaListFormatedWithAdressOIB_1">
      <item>OTOTOP d.o.o., OIB 04776436020, Karlovačka cesta 4/A, 10000 Zagreb</item>
    </derivirana_varijabla>
  </DomainObject.Predmet.ProtuStrankaListFormatedWithAdressOIB>
  <DomainObject.Predmet.ProtuStrankaListNazivFormated>
    <izvorni_sadrzaj>
      <item>OTOTOP d.o.o.</item>
    </izvorni_sadrzaj>
    <derivirana_varijabla naziv="DomainObject.Predmet.ProtuStrankaListNazivFormated_1">
      <item>OTOTOP d.o.o.</item>
    </derivirana_varijabla>
  </DomainObject.Predmet.ProtuStrankaListNazivFormated>
  <DomainObject.Predmet.ProtuStrankaListNazivFormatedOIB>
    <izvorni_sadrzaj>
      <item>OTOTOP d.o.o., OIB 04776436020</item>
    </izvorni_sadrzaj>
    <derivirana_varijabla naziv="DomainObject.Predmet.ProtuStrankaListNazivFormatedOIB_1">
      <item>OTOTOP d.o.o., OIB 04776436020</item>
    </derivirana_varijabla>
  </DomainObject.Predmet.ProtuStrankaListNazivFormatedOIB>
  <DomainObject.Predmet.OstaliListFormated>
    <izvorni_sadrzaj>
      <item>Dubravko Delić</item>
    </izvorni_sadrzaj>
    <derivirana_varijabla naziv="DomainObject.Predmet.OstaliListFormated_1">
      <item>Dubravko Delić</item>
    </derivirana_varijabla>
    <derivirana_varijabla naziv="DrugaOsoba">
      <item>Dubravko Delić</item>
    </derivirana_varijabla>
  </DomainObject.Predmet.OstaliListFormated>
  <DomainObject.Predmet.OstaliListFormatedOIB>
    <izvorni_sadrzaj>
      <item>Dubravko Delić, OIB 55095202275</item>
    </izvorni_sadrzaj>
    <derivirana_varijabla naziv="DomainObject.Predmet.OstaliListFormatedOIB_1">
      <item>Dubravko Delić, OIB 55095202275</item>
    </derivirana_varijabla>
  </DomainObject.Predmet.OstaliListFormatedOIB>
  <DomainObject.Predmet.OstaliListFormatedWithAdress>
    <izvorni_sadrzaj>
      <item>Dubravko Delić, Karlovačka Cesta 4 A, 10000 Zagreb</item>
    </izvorni_sadrzaj>
    <derivirana_varijabla naziv="DomainObject.Predmet.OstaliListFormatedWithAdress_1">
      <item>Dubravko Delić, Karlovačka Cesta 4 A, 10000 Zagreb</item>
    </derivirana_varijabla>
  </DomainObject.Predmet.OstaliListFormatedWithAdress>
  <DomainObject.Predmet.OstaliListFormatedWithAdressOIB>
    <izvorni_sadrzaj>
      <item>Dubravko Delić, OIB 55095202275, Karlovačka Cesta 4 A, 10000 Zagreb</item>
    </izvorni_sadrzaj>
    <derivirana_varijabla naziv="DomainObject.Predmet.OstaliListFormatedWithAdressOIB_1">
      <item>Dubravko Delić, OIB 55095202275, Karlovačka Cesta 4 A, 10000 Zagreb</item>
    </derivirana_varijabla>
  </DomainObject.Predmet.OstaliListFormatedWithAdressOIB>
  <DomainObject.Predmet.OstaliListNazivFormated>
    <izvorni_sadrzaj>
      <item>Dubravko Delić</item>
    </izvorni_sadrzaj>
    <derivirana_varijabla naziv="DomainObject.Predmet.OstaliListNazivFormated_1">
      <item>Dubravko Delić</item>
    </derivirana_varijabla>
  </DomainObject.Predmet.OstaliListNazivFormated>
  <DomainObject.Predmet.OstaliListNazivFormatedOIB>
    <izvorni_sadrzaj>
      <item>Dubravko Delić, OIB 55095202275</item>
    </izvorni_sadrzaj>
    <derivirana_varijabla naziv="DomainObject.Predmet.OstaliListNazivFormatedOIB_1">
      <item>Dubravko Delić, OIB 55095202275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St-729/2019-7</izvorni_sadrzaj>
    <derivirana_varijabla naziv="DomainObject.PoslovniBrojDokumenta_1">St-729/2019-7</derivirana_varijabla>
  </DomainObject.PoslovniBrojDokumenta>
  <DomainObject.Predmet.StrankaIDrugi>
    <izvorni_sadrzaj>OTOTOP d.o.o.</izvorni_sadrzaj>
    <derivirana_varijabla naziv="DomainObject.Predmet.StrankaIDrugi_1">OTOTOP d.o.o.</derivirana_varijabla>
  </DomainObject.Predmet.StrankaIDrugi>
  <DomainObject.Predmet.ProtustrankaIDrugi>
    <izvorni_sadrzaj>OTOTOP d.o.o.</izvorni_sadrzaj>
    <derivirana_varijabla naziv="DomainObject.Predmet.ProtustrankaIDrugi_1">OTOTOP d.o.o.</derivirana_varijabla>
  </DomainObject.Predmet.ProtustrankaIDrugi>
  <DomainObject.Predmet.StrankaIDrugiAdressOIB>
    <izvorni_sadrzaj>OTOTOP d.o.o., OIB 04776436020, Karlovačka cesta 4/A, 10000 Zagreb</izvorni_sadrzaj>
    <derivirana_varijabla naziv="DomainObject.Predmet.StrankaIDrugiAdressOIB_1">OTOTOP d.o.o., OIB 04776436020, Karlovačka cesta 4/A, 10000 Zagreb</derivirana_varijabla>
  </DomainObject.Predmet.StrankaIDrugiAdressOIB>
  <DomainObject.Predmet.ProtustrankaIDrugiAdressOIB>
    <izvorni_sadrzaj>OTOTOP d.o.o., OIB 04776436020, Karlovačka cesta 4/A, 10000 Zagreb</izvorni_sadrzaj>
    <derivirana_varijabla naziv="DomainObject.Predmet.ProtustrankaIDrugiAdressOIB_1">OTOTOP d.o.o., OIB 04776436020, Karlovačka cesta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2019.</izvorni_sadrzaj>
    <derivirana_varijabla naziv="DomainObject.Predmet.OdlukaRjesenje.DatumDonosenjaOdluke_1">10.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St-729/2019-6</izvorni_sadrzaj>
    <derivirana_varijabla naziv="DomainObject.Predmet.OdlukaRjesenje.Oznaka_1">St-729/2019-6</derivirana_varijabla>
  </DomainObject.Predmet.OdlukaRjesenje.Oznaka>
  <DomainObject.Predmet.SudioniciListNaziv>
    <izvorni_sadrzaj>
      <item>OTOTOP d.o.o.</item>
      <item>OTOTOP d.o.o.</item>
      <item>Dubravko Delić</item>
    </izvorni_sadrzaj>
    <derivirana_varijabla naziv="DomainObject.Predmet.SudioniciListNaziv_1">
      <item>OTOTOP d.o.o.</item>
      <item>OTOTOP d.o.o.</item>
      <item>Dubravko Delić</item>
    </derivirana_varijabla>
    <derivirana_varijabla naziv="OstaliSudionici">
      <item>OTOTOP d.o.o.</item>
      <item>OTOTOP d.o.o.</item>
      <item>Dubravko Delić</item>
    </derivirana_varijabla>
  </DomainObject.Predmet.SudioniciListNaziv>
  <DomainObject.Predmet.SudioniciListAdressOIB>
    <izvorni_sadrzaj>
      <item>OTOTOP d.o.o., OIB 04776436020, Karlovačka cesta 4/A,10000 Zagreb</item>
      <item>OTOTOP d.o.o., OIB 04776436020, Karlovačka cesta 4/A,10000 Zagreb</item>
      <item>Dubravko Delić, OIB 55095202275, Karlovačka Cesta 4 A,10000 Zagreb</item>
    </izvorni_sadrzaj>
    <derivirana_varijabla naziv="DomainObject.Predmet.SudioniciListAdressOIB_1">
      <item>OTOTOP d.o.o., OIB 04776436020, Karlovačka cesta 4/A,10000 Zagreb</item>
      <item>OTOTOP d.o.o., OIB 04776436020, Karlovačka cesta 4/A,10000 Zagreb</item>
      <item>Dubravko Delić, OIB 55095202275, Karlovačka Cesta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sudsku pristojbu za prijedlog za otvaranje stečajnog postupka u iznosu od 100,00 kn, pristojbu na rješenje u iznosu od 100,00 kn, u ukupnom iznosu od 200,00 kn</derivirana_varijabla>
  </DomainObject.Predmet.Pristojbe>
  <DomainObject.Predmet.PristojbeSudionikNazivOIB>
    <izvorni_sadrzaj>OTOTOP d.o.o., OIB 04776436020</izvorni_sadrzaj>
    <derivirana_varijabla naziv="DomainObject.Predmet.PristojbeSudionikNazivOIB_1">OTOTOP d.o.o., OIB 04776436020</derivirana_varijabla>
  </DomainObject.Predmet.PristojbeSudionikNazivOIB>
  <DomainObject.Predmet.PristojbePNB>
    <izvorni_sadrzaj>HR635045-20735-10037000357</izvorni_sadrzaj>
    <derivirana_varijabla naziv="DomainObject.Predmet.PristojbePNB_1">HR635045-20735-10037000357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St-729/2019, TS ZG</izvorni_sadrzaj>
    <derivirana_varijabla naziv="DomainObject.Predmet.PristojbeOpisPlacanja_1">Pristojbe iz predmeta St-729/2019,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04776436020</item>
      <item>, OIB 04776436020</item>
      <item>, OIB 55095202275</item>
    </izvorni_sadrzaj>
    <derivirana_varijabla naziv="DomainObject.Predmet.SudioniciListNazivOIB_1">
      <item>, OIB 04776436020</item>
      <item>, OIB 04776436020</item>
      <item>, OIB 55095202275</item>
    </derivirana_varijabla>
  </DomainObject.Predmet.SudioniciListNazivOIB>
  <DomainObject.Barcode>
    <izvorni_sadrzaj>iVBORw0KGgoAAAANSUhEUgAABVUAAAFBAQAAAABf6XKMAAAEWklEQVR42u3dQW4jIRCFYSQO4CNx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</izvorni_sadrzaj>
    <derivirana_varijabla naziv="DomainObject.Barcode_1">iVBORw0KGgoAAAANSUhEUgAABVUAAAFBAQAAAABf6XKMAAAEWklEQVR42u3dQW4jIRCFYSQO4CNx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</derivirana_varijabla>
  </DomainObject.Barcode>
  <DomainObject.Predmet.PristojbeDatumRokPlacanja>
    <izvorni_sadrzaj>22. ožujka 2019.</izvorni_sadrzaj>
    <derivirana_varijabla naziv="DomainObject.Predmet.PristojbeDatumRokPlacanja_1">22. ožujka 2019.</derivirana_varijabla>
  </DomainObject.Predmet.PristojbeDatumRokPlacanja>
  <DomainObject.Predmet.PristojbeNazivVrste>
    <izvorni_sadrzaj>Pristojbe iz predmeta St-729/2019, TS ZG</izvorni_sadrzaj>
    <derivirana_varijabla naziv="DomainObject.Predmet.PristojbeNazivVrste_1">Pristojbe iz predmeta St-729/2019,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75429-95A9-4A57-91AA-0EFB3CFED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451</properties:Words>
  <properties:Characters>2600</properties:Characters>
  <properties:Lines>85</properties:Lines>
  <properties:Paragraphs>40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Renata Klokočki</cp:lastModifiedBy>
  <cp:lastPrinted>2019-04-11T07:36:00Z</cp:lastPrinted>
  <dcterms:modified xmlns:xsi="http://www.w3.org/2001/XMLSchema-instance" xsi:type="dcterms:W3CDTF">2019-04-11T07:36:00Z</dcterms:modified>
  <cp:revision>17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St-729/2019-7 / Odluka - Rješenje - naplata pristojbe (odluka_St-729_2019-7.docx)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4254292035</vt:lpwstr>
  </prop:property>
</prop:Properties>
</file>