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25b3" w14:paraId="41825b3" w:rsidRDefault="0023139E" w:rsidP="0023139E" w:rsidR="0023139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139E" w:rsidP="0023139E" w:rsidR="0023139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3139E" w:rsidP="0023139E" w:rsidR="0023139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3139E" w:rsidP="0023139E" w:rsidR="0023139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3139E" w:rsidP="0023139E" w:rsidR="0023139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3139E" w:rsidP="0023139E" w:rsidR="0023139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3139E" w:rsidP="0023139E" w:rsidR="0023139E" w:rsidRPr="005D578C">
      <w:pPr>
        <w:jc w:val="center"/>
        <w:rPr>
          <w:rFonts w:cs="Times New Roman" w:eastAsia="Times New Roman"/>
          <w:szCs w:val="24"/>
        </w:rPr>
      </w:pPr>
    </w:p>
    <w:p w:rsidRDefault="0023139E" w:rsidP="0023139E" w:rsidR="0023139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3139E" w:rsidP="0023139E" w:rsidR="0023139E" w:rsidRPr="005D578C">
      <w:pPr>
        <w:rPr>
          <w:rFonts w:cs="Times New Roman" w:eastAsia="Times New Roman"/>
          <w:szCs w:val="24"/>
        </w:rPr>
      </w:pPr>
    </w:p>
    <w:p w:rsidRDefault="0023139E" w:rsidP="0023139E" w:rsidR="0023139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NOVA GENERACIJA d. o. o. Kanfanar, Trg Sv. Valentina 3, OIB 46451297505, MBS 040268276, 15. travnja 2016.</w:t>
      </w:r>
    </w:p>
    <w:p w:rsidRDefault="0023139E" w:rsidP="0023139E" w:rsidR="0023139E" w:rsidRPr="005D578C">
      <w:pPr>
        <w:rPr>
          <w:rFonts w:cs="Times New Roman" w:eastAsia="Times New Roman"/>
          <w:szCs w:val="24"/>
        </w:rPr>
      </w:pPr>
    </w:p>
    <w:p w:rsidRDefault="0023139E" w:rsidP="0023139E" w:rsidR="0023139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3139E" w:rsidP="0023139E" w:rsidR="0023139E" w:rsidRPr="005D578C">
      <w:pPr>
        <w:rPr>
          <w:rFonts w:cs="Times New Roman" w:eastAsia="Times New Roman"/>
          <w:szCs w:val="24"/>
        </w:rPr>
      </w:pPr>
    </w:p>
    <w:p w:rsidRDefault="0023139E" w:rsidP="0023139E" w:rsidR="0023139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NOVA GENERACIJA d. o. o. Kanfanar, Trg Sv. Valentina 3, OIB 46451297505, MBS 040268276.</w:t>
      </w:r>
    </w:p>
    <w:p w:rsidRDefault="0023139E" w:rsidP="0023139E" w:rsidR="0023139E" w:rsidRPr="005D578C">
      <w:pPr>
        <w:rPr>
          <w:rFonts w:cs="Times New Roman" w:eastAsia="Times New Roman"/>
          <w:szCs w:val="24"/>
        </w:rPr>
      </w:pPr>
    </w:p>
    <w:p w:rsidRDefault="0023139E" w:rsidP="0023139E" w:rsidR="0023139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23139E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23139E" w:rsidP="0023139E" w:rsidR="0023139E">
      <w:pPr>
        <w:rPr>
          <w:rFonts w:cs="Times New Roman" w:eastAsia="Times New Roman"/>
          <w:szCs w:val="20"/>
        </w:rPr>
      </w:pPr>
    </w:p>
    <w:p w:rsidRDefault="0023139E" w:rsidP="0023139E" w:rsidR="0023139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NOVA GENERACIJA d. o. o. Kanfanar, Trg Sv. Valentina 3, OIB 46451297505, MBS 040268276.</w:t>
      </w:r>
    </w:p>
    <w:p w:rsidRDefault="0023139E" w:rsidP="0023139E" w:rsidR="0023139E">
      <w:pPr>
        <w:ind w:firstLine="709"/>
        <w:rPr>
          <w:rFonts w:cs="Times New Roman" w:eastAsia="Times New Roman"/>
          <w:szCs w:val="24"/>
        </w:rPr>
      </w:pPr>
    </w:p>
    <w:p w:rsidRDefault="0023139E" w:rsidP="0023139E" w:rsidR="0023139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NOVA GENERACIJA d. o. o. Kanfanar, Trg Sv. Valentina 3, OIB 46451297505, MBS 040268276.</w:t>
      </w:r>
    </w:p>
    <w:p w:rsidRDefault="0023139E" w:rsidP="0023139E" w:rsidR="0023139E">
      <w:pPr>
        <w:rPr>
          <w:rFonts w:cs="Times New Roman" w:eastAsia="Times New Roman"/>
          <w:szCs w:val="24"/>
        </w:rPr>
      </w:pPr>
    </w:p>
    <w:p w:rsidRDefault="0023139E" w:rsidP="0023139E" w:rsidR="0023139E" w:rsidRPr="005D578C">
      <w:pPr>
        <w:rPr>
          <w:rFonts w:cs="Times New Roman" w:eastAsia="Times New Roman"/>
          <w:szCs w:val="24"/>
        </w:rPr>
      </w:pPr>
    </w:p>
    <w:p w:rsidRDefault="0023139E" w:rsidP="0023139E" w:rsidR="0023139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3139E" w:rsidP="0023139E" w:rsidR="0023139E">
      <w:pPr>
        <w:ind w:firstLine="708"/>
        <w:rPr>
          <w:rFonts w:cs="Times New Roman" w:eastAsia="Times New Roman"/>
          <w:szCs w:val="24"/>
        </w:rPr>
      </w:pPr>
    </w:p>
    <w:p w:rsidRDefault="0023139E" w:rsidP="0023139E" w:rsidR="0023139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NOVA GENERACIJA d. o. o. Kanfanar.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St-199/2016-3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3139E" w:rsidP="0023139E" w:rsidR="0023139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3139E" w:rsidP="0023139E" w:rsidR="0023139E" w:rsidRPr="005D578C">
      <w:pPr>
        <w:rPr>
          <w:rFonts w:cs="Times New Roman" w:eastAsia="Times New Roman"/>
          <w:szCs w:val="24"/>
        </w:rPr>
      </w:pPr>
    </w:p>
    <w:p w:rsidRDefault="0023139E" w:rsidP="0023139E" w:rsidR="0023139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3139E" w:rsidP="0023139E" w:rsidR="0023139E">
      <w:pPr>
        <w:rPr>
          <w:rFonts w:cs="Times New Roman" w:eastAsia="Times New Roman"/>
          <w:szCs w:val="24"/>
        </w:rPr>
      </w:pPr>
    </w:p>
    <w:p w:rsidRDefault="0023139E" w:rsidP="0023139E" w:rsidR="0023139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3139E" w:rsidP="0023139E" w:rsidR="0023139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23139E" w:rsidP="0023139E" w:rsidR="0023139E">
      <w:pPr>
        <w:jc w:val="left"/>
        <w:rPr>
          <w:rFonts w:cs="Times New Roman" w:eastAsia="Times New Roman"/>
          <w:szCs w:val="24"/>
        </w:rPr>
      </w:pPr>
    </w:p>
    <w:p w:rsidRDefault="0023139E" w:rsidP="0023139E" w:rsidR="0023139E" w:rsidRPr="005D578C">
      <w:pPr>
        <w:jc w:val="left"/>
        <w:rPr>
          <w:rFonts w:cs="Times New Roman" w:eastAsia="Times New Roman"/>
          <w:szCs w:val="24"/>
        </w:rPr>
      </w:pPr>
    </w:p>
    <w:p w:rsidRDefault="00A77EAC" w:rsidP="0023139E" w:rsidR="00A77EAC">
      <w:pPr>
        <w:jc w:val="left"/>
        <w:rPr>
          <w:rFonts w:cs="Times New Roman" w:eastAsia="Times New Roman"/>
          <w:szCs w:val="24"/>
        </w:rPr>
      </w:pPr>
    </w:p>
    <w:p w:rsidRDefault="0023139E" w:rsidP="0023139E" w:rsidR="0023139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3139E" w:rsidP="0023139E" w:rsidR="0023139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3139E" w:rsidP="0023139E" w:rsidR="002313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3139E" w:rsidP="0023139E" w:rsidR="0023139E">
      <w:pPr>
        <w:rPr>
          <w:rFonts w:cs="Times New Roman" w:eastAsia="Times New Roman"/>
          <w:szCs w:val="24"/>
        </w:rPr>
      </w:pPr>
    </w:p>
    <w:p w:rsidRDefault="0023139E" w:rsidP="0023139E" w:rsidR="0023139E" w:rsidRPr="005D578C">
      <w:pPr>
        <w:rPr>
          <w:rFonts w:cs="Times New Roman" w:eastAsia="Times New Roman"/>
          <w:szCs w:val="24"/>
        </w:rPr>
      </w:pPr>
    </w:p>
    <w:p w:rsidRDefault="0023139E" w:rsidP="0023139E" w:rsidR="0023139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3139E" w:rsidP="0023139E" w:rsidR="002313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3139E" w:rsidP="0023139E" w:rsidR="002313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NOVA GENERACIJA d. o. o. Kanfanar, Trg Sv. Valentina 3, </w:t>
      </w:r>
    </w:p>
    <w:p w:rsidRDefault="0023139E" w:rsidP="0023139E" w:rsidR="0023139E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Pula – Pola, Pula, Carrarina 5,</w:t>
      </w:r>
    </w:p>
    <w:p w:rsidRDefault="0023139E" w:rsidP="0023139E" w:rsidR="002313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3139E" w:rsidP="0023139E" w:rsidR="0023139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23139E" w:rsidP="0023139E" w:rsidR="0023139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23139E" w:rsidP="0023139E" w:rsidR="002313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23139E" w:rsidP="0023139E" w:rsidR="0023139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23139E" w:rsidP="0023139E" w:rsidR="0023139E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39E" w:rsidP="0023139E" w:rsidR="0023139E">
      <w:r>
        <w:separator/>
      </w:r>
    </w:p>
  </w:endnote>
  <w:endnote w:id="0" w:type="continuationSeparator">
    <w:p w:rsidRDefault="0023139E" w:rsidP="0023139E" w:rsidR="00231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39E" w:rsidP="0023139E" w:rsidR="0023139E">
      <w:r>
        <w:separator/>
      </w:r>
    </w:p>
  </w:footnote>
  <w:footnote w:id="0" w:type="continuationSeparator">
    <w:p w:rsidRDefault="0023139E" w:rsidP="0023139E" w:rsidR="002313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39E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C6D5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St-199/2016-5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39E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St-199/2016-5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68B0"/>
    <w:rsid w:val="0023139E"/>
    <w:rsid w:val="004F5027"/>
    <w:rsid w:val="00A77EAC"/>
    <w:rsid w:val="00B368B0"/>
    <w:rsid w:val="00BA7EA0"/>
    <w:rsid w:val="00EC6D57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39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139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3139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13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39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13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39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6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D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C6D5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C6D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C6D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39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139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3139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13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39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13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39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6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D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C6D5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C6D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C6D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GENERACIJA d.o.o. KANFANAR</izvorni_sadrzaj>
    <derivirana_varijabla naziv="DomainObject.Predmet.ProtustrankaFormated_1">  NOVA GENERACIJA d.o.o. KANFANAR</derivirana_varijabla>
  </DomainObject.Predmet.ProtustrankaFormated>
  <DomainObject.Predmet.ProtustrankaFormatedOIB>
    <izvorni_sadrzaj>  NOVA GENERACIJA d.o.o. KANFANAR, OIB 46451297505</izvorni_sadrzaj>
    <derivirana_varijabla naziv="DomainObject.Predmet.ProtustrankaFormatedOIB_1">  NOVA GENERACIJA d.o.o. KANFANAR, OIB 46451297505</derivirana_varijabla>
  </DomainObject.Predmet.ProtustrankaFormatedOIB>
  <DomainObject.Predmet.ProtustrankaFormatedWithAdress>
    <izvorni_sadrzaj> NOVA GENERACIJA d.o.o. KANFANAR, Trg Sv. Valentina 3, 52341 Kanfanar</izvorni_sadrzaj>
    <derivirana_varijabla naziv="DomainObject.Predmet.ProtustrankaFormatedWithAdress_1"> NOVA GENERACIJA d.o.o. KANFANAR, Trg Sv. Valentina 3, 52341 Kanfanar</derivirana_varijabla>
  </DomainObject.Predmet.ProtustrankaFormatedWithAdress>
  <DomainObject.Predmet.ProtustrankaFormatedWithAdressOIB>
    <izvorni_sadrzaj> NOVA GENERACIJA d.o.o. KANFANAR, OIB 46451297505, Trg Sv. Valentina 3, 52341 Kanfanar</izvorni_sadrzaj>
    <derivirana_varijabla naziv="DomainObject.Predmet.ProtustrankaFormatedWithAdressOIB_1"> NOVA GENERACIJA d.o.o. KANFANAR, OIB 46451297505, Trg Sv. Valentina 3, 52341 Kanfanar</derivirana_varijabla>
  </DomainObject.Predmet.ProtustrankaFormatedWithAdressOIB>
  <DomainObject.Predmet.ProtustrankaWithAdress>
    <izvorni_sadrzaj>NOVA GENERACIJA d.o.o. KANFANAR Trg Sv. Valentina 3, 52341 Kanfanar</izvorni_sadrzaj>
    <derivirana_varijabla naziv="DomainObject.Predmet.ProtustrankaWithAdress_1">NOVA GENERACIJA d.o.o. KANFANAR Trg Sv. Valentina 3, 52341 Kanfanar</derivirana_varijabla>
  </DomainObject.Predmet.ProtustrankaWithAdress>
  <DomainObject.Predmet.ProtustrankaWithAdressOIB>
    <izvorni_sadrzaj>NOVA GENERACIJA d.o.o. KANFANAR, OIB 46451297505, Trg Sv. Valentina 3, 52341 Kanfanar</izvorni_sadrzaj>
    <derivirana_varijabla naziv="DomainObject.Predmet.ProtustrankaWithAdressOIB_1">NOVA GENERACIJA d.o.o. KANFANAR, OIB 46451297505, Trg Sv. Valentina 3, 52341 Kanfanar</derivirana_varijabla>
  </DomainObject.Predmet.ProtustrankaWithAdressOIB>
  <DomainObject.Predmet.ProtustrankaNazivFormated>
    <izvorni_sadrzaj>NOVA GENERACIJA d.o.o. KANFANAR</izvorni_sadrzaj>
    <derivirana_varijabla naziv="DomainObject.Predmet.ProtustrankaNazivFormated_1">NOVA GENERACIJA d.o.o. KANFANAR</derivirana_varijabla>
  </DomainObject.Predmet.ProtustrankaNazivFormated>
  <DomainObject.Predmet.ProtustrankaNazivFormatedOIB>
    <izvorni_sadrzaj>NOVA GENERACIJA d.o.o. KANFANAR, OIB 46451297505</izvorni_sadrzaj>
    <derivirana_varijabla naziv="DomainObject.Predmet.ProtustrankaNazivFormatedOIB_1">NOVA GENERACIJA d.o.o. KANFANAR, OIB 46451297505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31730.44</izvorni_sadrzaj>
    <derivirana_varijabla naziv="DomainObject.Predmet.TrenutnaVrijednost_1">31730.44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GENERACIJA d.o.o. KANFANAR</item>
    </izvorni_sadrzaj>
    <derivirana_varijabla naziv="DomainObject.Predmet.ProtuStrankaListFormated_1">
      <item>NOVA GENERACIJA d.o.o. KANFANAR</item>
    </derivirana_varijabla>
  </DomainObject.Predmet.ProtuStrankaListFormated>
  <DomainObject.Predmet.ProtuStrankaListFormatedOIB>
    <izvorni_sadrzaj>
      <item>NOVA GENERACIJA d.o.o. KANFANAR, OIB 46451297505</item>
    </izvorni_sadrzaj>
    <derivirana_varijabla naziv="DomainObject.Predmet.ProtuStrankaListFormatedOIB_1">
      <item>NOVA GENERACIJA d.o.o. KANFANAR, OIB 46451297505</item>
    </derivirana_varijabla>
  </DomainObject.Predmet.ProtuStrankaListFormatedOIB>
  <DomainObject.Predmet.ProtuStrankaListFormatedWithAdress>
    <izvorni_sadrzaj>
      <item>NOVA GENERACIJA d.o.o. KANFANAR, Trg Sv. Valentina 3, 52341 Kanfanar</item>
    </izvorni_sadrzaj>
    <derivirana_varijabla naziv="DomainObject.Predmet.ProtuStrankaListFormatedWithAdress_1">
      <item>NOVA GENERACIJA d.o.o. KANFANAR, Trg Sv. Valentina 3, 52341 Kanfanar</item>
    </derivirana_varijabla>
  </DomainObject.Predmet.ProtuStrankaListFormatedWithAdress>
  <DomainObject.Predmet.ProtuStrankaListFormatedWithAdressOIB>
    <izvorni_sadrzaj>
      <item>NOVA GENERACIJA d.o.o. KANFANAR, OIB 46451297505, Trg Sv. Valentina 3, 52341 Kanfanar</item>
    </izvorni_sadrzaj>
    <derivirana_varijabla naziv="DomainObject.Predmet.ProtuStrankaListFormatedWithAdressOIB_1">
      <item>NOVA GENERACIJA d.o.o. KANFANAR, OIB 46451297505, Trg Sv. Valentina 3, 52341 Kanfanar</item>
    </derivirana_varijabla>
  </DomainObject.Predmet.ProtuStrankaListFormatedWithAdressOIB>
  <DomainObject.Predmet.ProtuStrankaListNazivFormated>
    <izvorni_sadrzaj>
      <item>NOVA GENERACIJA d.o.o. KANFANAR</item>
    </izvorni_sadrzaj>
    <derivirana_varijabla naziv="DomainObject.Predmet.ProtuStrankaListNazivFormated_1">
      <item>NOVA GENERACIJA d.o.o. KANFANAR</item>
    </derivirana_varijabla>
  </DomainObject.Predmet.ProtuStrankaListNazivFormated>
  <DomainObject.Predmet.ProtuStrankaListNazivFormatedOIB>
    <izvorni_sadrzaj>
      <item>NOVA GENERACIJA d.o.o. KANFANAR, OIB 46451297505</item>
    </izvorni_sadrzaj>
    <derivirana_varijabla naziv="DomainObject.Predmet.ProtuStrankaListNazivFormatedOIB_1">
      <item>NOVA GENERACIJA d.o.o. KANFANAR, OIB 46451297505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GENERACIJA d.o.o. KANFANAR</izvorni_sadrzaj>
    <derivirana_varijabla naziv="DomainObject.Predmet.ProtustrankaIDrugi_1">NOVA GENERACIJA d.o.o. KANFANAR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GENERACIJA d.o.o. KANFANAR, OIB 46451297505, Trg Sv. Valentina 3, 52341 Kanfanar</izvorni_sadrzaj>
    <derivirana_varijabla naziv="DomainObject.Predmet.ProtustrankaIDrugiAdressOIB_1">NOVA GENERACIJA d.o.o. KANFANAR, OIB 46451297505, Trg Sv. Valentina 3,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GENERACIJA d.o.o. KANFANAR</item>
    </izvorni_sadrzaj>
    <derivirana_varijabla naziv="DomainObject.Predmet.SudioniciListNaziv_1">
      <item>FINANCIJSKA AGENCIJA, RC RIJEKA, PODRUŽNICA PULA, PULA</item>
      <item>NOVA GENERACIJA d.o.o. KANFANAR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GENERACIJA d.o.o. KANFANAR, OIB 46451297505, Trg Sv. Valentina 3,52341 Kanfanar</item>
    </izvorni_sadrzaj>
    <derivirana_varijabla naziv="DomainObject.Predmet.SudioniciListAdressOIB_1">
      <item>FINANCIJSKA AGENCIJA, RC RIJEKA, PODRUŽNICA PULA, PULA, OIB 85821130368, Giardini 5,52100 Pula</item>
      <item>NOVA GENERACIJA d.o.o. KANFANAR, OIB 46451297505, Trg Sv. Valentina 3,52341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46451297505</item>
    </izvorni_sadrzaj>
    <derivirana_varijabla naziv="DomainObject.Predmet.SudioniciListNazivOIB_1">
      <item>, OIB 85821130368</item>
      <item>, OIB 46451297505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3026</properties:Characters>
  <properties:Lines>94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2016-04-15T06:22:00Z</dcterms:created>
  <dc:creator>Mihaela Kaligari</dc:creator>
  <cp:lastModifiedBy>Sanja Lakošeljac</cp:lastModifiedBy>
  <dcterms:modified xmlns:xsi="http://www.w3.org/2001/XMLSchema-instance" xsi:type="dcterms:W3CDTF">2016-04-15T06:23:00Z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