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4DF7" w:rsidR="008613BD" w:rsidP="00572798" w:rsidRDefault="008613BD" w14:paraId="9c3e6f5" w14:textId="9c3e6f5">
      <w:pPr>
        <w:tabs>
          <w:tab w:val="left" w:pos="6150"/>
        </w:tabs>
        <w15:collapsed w:val="false"/>
        <w:rPr>
          <w:rStyle w:val="Istaknuto"/>
        </w:rPr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A32957">
        <w:t>20</w:t>
      </w:r>
      <w:r w:rsidR="002C3898">
        <w:t>00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32957">
        <w:t>20</w:t>
      </w:r>
      <w:r w:rsidR="002C3898">
        <w:t>00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811A98">
        <w:t>6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2C3898" w:rsidRDefault="008155EE">
      <w:pPr>
        <w:pStyle w:val="Odlomakpopisa"/>
        <w:numPr>
          <w:ilvl w:val="0"/>
          <w:numId w:val="5"/>
        </w:numPr>
        <w:ind w:left="993" w:hanging="426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2C3898">
        <w:t xml:space="preserve"> </w:t>
      </w:r>
      <w:r w:rsidRPr="002C3898" w:rsidR="002C3898">
        <w:t>IZNIMNO LAKO j.d.o.o.</w:t>
      </w:r>
      <w:r w:rsidRPr="00A32957" w:rsidR="00A32957">
        <w:t>, Zag</w:t>
      </w:r>
      <w:r w:rsidR="00A32957">
        <w:t xml:space="preserve">reb, </w:t>
      </w:r>
      <w:r w:rsidRPr="002C3898" w:rsidR="002C3898">
        <w:t>Avenija Dubrava 126</w:t>
      </w:r>
      <w:r w:rsidR="00A32957">
        <w:t xml:space="preserve">, OIB: </w:t>
      </w:r>
      <w:r w:rsidRPr="002C3898" w:rsidR="002C3898">
        <w:t>03630785081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C3898">
        <w:t>56</w:t>
      </w:r>
      <w:r w:rsidR="00811A98">
        <w:t>.</w:t>
      </w:r>
      <w:r w:rsidR="002C3898">
        <w:t>432,99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811A98">
        <w:t>6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</w:p>
    <w:p w:rsidRPr="00CE719B" w:rsidR="00910A89" w:rsidP="00910A89" w:rsidRDefault="00910A89"/>
    <w:sectPr w:rsidRPr="00CE719B" w:rsidR="00910A89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D387C"/>
    <w:rsid w:val="000D4FD4"/>
    <w:rsid w:val="000F1138"/>
    <w:rsid w:val="00107024"/>
    <w:rsid w:val="00111057"/>
    <w:rsid w:val="00114EAD"/>
    <w:rsid w:val="00117563"/>
    <w:rsid w:val="00185571"/>
    <w:rsid w:val="00186AF0"/>
    <w:rsid w:val="001B1C0F"/>
    <w:rsid w:val="001B3C40"/>
    <w:rsid w:val="001B494C"/>
    <w:rsid w:val="001B69A9"/>
    <w:rsid w:val="001C05FE"/>
    <w:rsid w:val="001E0E34"/>
    <w:rsid w:val="001E50FB"/>
    <w:rsid w:val="001F6933"/>
    <w:rsid w:val="00230A63"/>
    <w:rsid w:val="00256900"/>
    <w:rsid w:val="00263D6D"/>
    <w:rsid w:val="00264D19"/>
    <w:rsid w:val="002972F7"/>
    <w:rsid w:val="00297E94"/>
    <w:rsid w:val="002A011D"/>
    <w:rsid w:val="002A51C3"/>
    <w:rsid w:val="002A6AAE"/>
    <w:rsid w:val="002C010A"/>
    <w:rsid w:val="002C2271"/>
    <w:rsid w:val="002C3898"/>
    <w:rsid w:val="002D15D9"/>
    <w:rsid w:val="002E2FF7"/>
    <w:rsid w:val="002F4EA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2415C"/>
    <w:rsid w:val="00433041"/>
    <w:rsid w:val="00464AA0"/>
    <w:rsid w:val="004B337A"/>
    <w:rsid w:val="004C2D76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9223C"/>
    <w:rsid w:val="005A0039"/>
    <w:rsid w:val="005A7327"/>
    <w:rsid w:val="005C0D67"/>
    <w:rsid w:val="005D476D"/>
    <w:rsid w:val="005E4AB8"/>
    <w:rsid w:val="005F0073"/>
    <w:rsid w:val="005F4627"/>
    <w:rsid w:val="00627F6A"/>
    <w:rsid w:val="00647E23"/>
    <w:rsid w:val="00657B8E"/>
    <w:rsid w:val="00693392"/>
    <w:rsid w:val="006D0AD6"/>
    <w:rsid w:val="006E2C6A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1A98"/>
    <w:rsid w:val="008155EE"/>
    <w:rsid w:val="008613BD"/>
    <w:rsid w:val="00863025"/>
    <w:rsid w:val="00871F01"/>
    <w:rsid w:val="008B4DF7"/>
    <w:rsid w:val="008E38D2"/>
    <w:rsid w:val="00910A89"/>
    <w:rsid w:val="00920CA0"/>
    <w:rsid w:val="009218D2"/>
    <w:rsid w:val="009419D8"/>
    <w:rsid w:val="00946FC6"/>
    <w:rsid w:val="00A32957"/>
    <w:rsid w:val="00A67766"/>
    <w:rsid w:val="00A71431"/>
    <w:rsid w:val="00A84C69"/>
    <w:rsid w:val="00A94FA6"/>
    <w:rsid w:val="00AC4528"/>
    <w:rsid w:val="00AD027A"/>
    <w:rsid w:val="00B55C00"/>
    <w:rsid w:val="00B63A9C"/>
    <w:rsid w:val="00B8209B"/>
    <w:rsid w:val="00B82F18"/>
    <w:rsid w:val="00B83AE2"/>
    <w:rsid w:val="00B90ACB"/>
    <w:rsid w:val="00BF240D"/>
    <w:rsid w:val="00C25912"/>
    <w:rsid w:val="00C65C03"/>
    <w:rsid w:val="00C73B1E"/>
    <w:rsid w:val="00C836B9"/>
    <w:rsid w:val="00C958E9"/>
    <w:rsid w:val="00CB0338"/>
    <w:rsid w:val="00CE719B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7759D"/>
    <w:rsid w:val="00EC3302"/>
    <w:rsid w:val="00ED6AA8"/>
    <w:rsid w:val="00EE019E"/>
    <w:rsid w:val="00F02820"/>
    <w:rsid w:val="00F034D3"/>
    <w:rsid w:val="00F358F6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Istaknuto">
    <w:name w:val="Emphasis"/>
    <w:basedOn w:val="Zadanifontodlomka"/>
    <w:qFormat/>
    <w:rsid w:val="008B4DF7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CE71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Istaknuto"/>
    <w:rsid w:val="00CE719B"/>
    <w:rPr>
      <w:rFonts w:ascii="Times New Roman" w:hAnsi="Times New Roman" w:cs="Times New Roman"/>
      <w:i/>
      <w:i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Istaknuto"/>
    <w:rsid w:val="00CE719B"/>
    <w:rPr>
      <w:i/>
      <w:i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719B"/>
    <w:rPr>
      <w:rFonts w:ascii="Times New Roman" w:hAnsi="Times New Roman" w:cs="Times New Roman"/>
      <w:i/>
      <w:iCs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719B"/>
    <w:rPr>
      <w:rFonts w:ascii="Times New Roman" w:hAnsi="Times New Roman" w:cs="Times New Roman"/>
      <w:i/>
      <w:iCs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Istaknuto" w:type="character">
    <w:name w:val="Emphasis"/>
    <w:basedOn w:val="Zadanifontodlomka"/>
    <w:qFormat/>
    <w:rsid w:val="008B4DF7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E7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CE719B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CE719B"/>
    <w:rPr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19B"/>
    <w:rPr>
      <w:rFonts w:ascii="Times New Roman" w:cs="Times New Roman" w:hAnsi="Times New Roman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19B"/>
    <w:rPr>
      <w:rFonts w:ascii="Times New Roman" w:cs="Times New Roman" w:hAnsi="Times New Roman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kolovoza 2019.</izvorni_sadrzaj>
    <derivirana_varijabla naziv="DomainObject.Predmet.DatumIzradeOptuznogAkta_1">13. kolovoza 2019.</derivirana_varijabla>
  </DomainObject.Predmet.DatumIzradeOptuznogAkta>
  <DomainObject.Predmet.DatumIzradeOptuznogAktaFormated>
    <izvorni_sadrzaj>13.8.2019.</izvorni_sadrzaj>
    <derivirana_varijabla naziv="DomainObject.Predmet.DatumIzradeOptuznogAktaFormated_1">13.8.2019.</derivirana_varijabla>
  </DomainObject.Predmet.DatumIzradeOptuznogAktaFormated>
  <DomainObject.Predmet.DatumOsnivanja>
    <izvorni_sadrzaj>13. kolovoza 2019.</izvorni_sadrzaj>
    <derivirana_varijabla naziv="DomainObject.Predmet.DatumOsnivanja_1">13.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kolovoza 2019.</izvorni_sadrzaj>
    <derivirana_varijabla naziv="DomainObject.Predmet.DatumPrimitkaOptuznogAkta_1">13.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St-2000/2019</izvorni_sadrzaj>
    <derivirana_varijabla naziv="DomainObject.Predmet.OznakaBroj_1">St-2000/2019</derivirana_varijabla>
  </DomainObject.Predmet.OznakaBroj>
  <DomainObject.Predmet.OznakaBrojOptuznogAkta>
    <izvorni_sadrzaj>04-06-19-3492</izvorni_sadrzaj>
    <derivirana_varijabla naziv="DomainObject.Predmet.OznakaBrojOptuznogAkta_1">04-06-19-3492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IZNIMNO LAKO j.d.o.o.</izvorni_sadrzaj>
    <derivirana_varijabla naziv="DomainObject.Predmet.ProtustrankaFormated_1">  IZNIMNO LAKO j.d.o.o.</derivirana_varijabla>
  </DomainObject.Predmet.ProtustrankaFormated>
  <DomainObject.Predmet.ProtustrankaFormatedOIB>
    <izvorni_sadrzaj>  IZNIMNO LAKO j.d.o.o., OIB 03630785081</izvorni_sadrzaj>
    <derivirana_varijabla naziv="DomainObject.Predmet.ProtustrankaFormatedOIB_1">  IZNIMNO LAKO j.d.o.o., OIB 03630785081</derivirana_varijabla>
  </DomainObject.Predmet.ProtustrankaFormatedOIB>
  <DomainObject.Predmet.ProtustrankaFormatedWithAdress>
    <izvorni_sadrzaj> IZNIMNO LAKO j.d.o.o., Avenija Dubrava 126, 10000 Zagreb</izvorni_sadrzaj>
    <derivirana_varijabla naziv="DomainObject.Predmet.ProtustrankaFormatedWithAdress_1"> IZNIMNO LAKO j.d.o.o., Avenija Dubrava 126, 10000 Zagreb</derivirana_varijabla>
  </DomainObject.Predmet.ProtustrankaFormatedWithAdress>
  <DomainObject.Predmet.ProtustrankaFormatedWithAdressOIB>
    <izvorni_sadrzaj> IZNIMNO LAKO j.d.o.o., OIB 03630785081, Avenija Dubrava 126, 10000 Zagreb</izvorni_sadrzaj>
    <derivirana_varijabla naziv="DomainObject.Predmet.ProtustrankaFormatedWithAdressOIB_1"> IZNIMNO LAKO j.d.o.o., OIB 03630785081, Avenija Dubrava 126, 10000 Zagreb</derivirana_varijabla>
  </DomainObject.Predmet.ProtustrankaFormatedWithAdressOIB>
  <DomainObject.Predmet.ProtustrankaWithAdress>
    <izvorni_sadrzaj>IZNIMNO LAKO j.d.o.o. Avenija Dubrava 126, 10000 Zagreb</izvorni_sadrzaj>
    <derivirana_varijabla naziv="DomainObject.Predmet.ProtustrankaWithAdress_1">IZNIMNO LAKO j.d.o.o. Avenija Dubrava 126, 10000 Zagreb</derivirana_varijabla>
  </DomainObject.Predmet.ProtustrankaWithAdress>
  <DomainObject.Predmet.ProtustrankaWithAdressOIB>
    <izvorni_sadrzaj>IZNIMNO LAKO j.d.o.o., OIB 03630785081, Avenija Dubrava 126, 10000 Zagreb</izvorni_sadrzaj>
    <derivirana_varijabla naziv="DomainObject.Predmet.ProtustrankaWithAdressOIB_1">IZNIMNO LAKO j.d.o.o., OIB 03630785081, Avenija Dubrava 126, 10000 Zagreb</derivirana_varijabla>
  </DomainObject.Predmet.ProtustrankaWithAdressOIB>
  <DomainObject.Predmet.ProtustrankaNazivFormated>
    <izvorni_sadrzaj>IZNIMNO LAKO j.d.o.o.</izvorni_sadrzaj>
    <derivirana_varijabla naziv="DomainObject.Predmet.ProtustrankaNazivFormated_1">IZNIMNO LAKO j.d.o.o.</derivirana_varijabla>
  </DomainObject.Predmet.ProtustrankaNazivFormated>
  <DomainObject.Predmet.ProtustrankaNazivFormatedOIB>
    <izvorni_sadrzaj>IZNIMNO LAKO j.d.o.o., OIB 03630785081</izvorni_sadrzaj>
    <derivirana_varijabla naziv="DomainObject.Predmet.ProtustrankaNazivFormatedOIB_1">IZNIMNO LAKO j.d.o.o., OIB 03630785081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IZNIMNO LAKO j.d.o.o.</item>
    </izvorni_sadrzaj>
    <derivirana_varijabla naziv="DomainObject.Predmet.ProtuStrankaListFormated_1">
      <item>IZNIMNO LAKO j.d.o.o.</item>
    </derivirana_varijabla>
  </DomainObject.Predmet.ProtuStrankaListFormated>
  <DomainObject.Predmet.ProtuStrankaListFormatedOIB>
    <izvorni_sadrzaj>
      <item>IZNIMNO LAKO j.d.o.o., OIB 03630785081</item>
    </izvorni_sadrzaj>
    <derivirana_varijabla naziv="DomainObject.Predmet.ProtuStrankaListFormatedOIB_1">
      <item>IZNIMNO LAKO j.d.o.o., OIB 03630785081</item>
    </derivirana_varijabla>
  </DomainObject.Predmet.ProtuStrankaListFormatedOIB>
  <DomainObject.Predmet.ProtuStrankaListFormatedWithAdress>
    <izvorni_sadrzaj>
      <item>IZNIMNO LAKO j.d.o.o., Avenija Dubrava 126, 10000 Zagreb</item>
    </izvorni_sadrzaj>
    <derivirana_varijabla naziv="DomainObject.Predmet.ProtuStrankaListFormatedWithAdress_1">
      <item>IZNIMNO LAKO j.d.o.o., Avenija Dubrava 126, 10000 Zagreb</item>
    </derivirana_varijabla>
  </DomainObject.Predmet.ProtuStrankaListFormatedWithAdress>
  <DomainObject.Predmet.ProtuStrankaListFormatedWithAdressOIB>
    <izvorni_sadrzaj>
      <item>IZNIMNO LAKO j.d.o.o., OIB 03630785081, Avenija Dubrava 126, 10000 Zagreb</item>
    </izvorni_sadrzaj>
    <derivirana_varijabla naziv="DomainObject.Predmet.ProtuStrankaListFormatedWithAdressOIB_1">
      <item>IZNIMNO LAKO j.d.o.o., OIB 03630785081, Avenija Dubrava 126, 10000 Zagreb</item>
    </derivirana_varijabla>
  </DomainObject.Predmet.ProtuStrankaListFormatedWithAdressOIB>
  <DomainObject.Predmet.ProtuStrankaListNazivFormated>
    <izvorni_sadrzaj>
      <item>IZNIMNO LAKO j.d.o.o.</item>
    </izvorni_sadrzaj>
    <derivirana_varijabla naziv="DomainObject.Predmet.ProtuStrankaListNazivFormated_1">
      <item>IZNIMNO LAKO j.d.o.o.</item>
    </derivirana_varijabla>
  </DomainObject.Predmet.ProtuStrankaListNazivFormated>
  <DomainObject.Predmet.ProtuStrankaListNazivFormatedOIB>
    <izvorni_sadrzaj>
      <item>IZNIMNO LAKO j.d.o.o., OIB 03630785081</item>
    </izvorni_sadrzaj>
    <derivirana_varijabla naziv="DomainObject.Predmet.ProtuStrankaListNazivFormatedOIB_1">
      <item>IZNIMNO LAKO j.d.o.o., OIB 03630785081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IZNIMNO LAKO j.d.o.o.</izvorni_sadrzaj>
    <derivirana_varijabla naziv="DomainObject.Predmet.ProtustrankaIDrugi_1">IZNIMNO LAKO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IZNIMNO LAKO j.d.o.o., OIB 03630785081, Avenija Dubrava 126, 10000 Zagreb</izvorni_sadrzaj>
    <derivirana_varijabla naziv="DomainObject.Predmet.ProtustrankaIDrugiAdressOIB_1">IZNIMNO LAKO j.d.o.o., OIB 03630785081, Avenija Dubrava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IZNIMNO LAKO j.d.o.o.</item>
      <item>Financijska agencija</item>
    </izvorni_sadrzaj>
    <derivirana_varijabla naziv="DomainObject.Predmet.SudioniciListNaziv_1">
      <item>IZNIMNO LAKO j.d.o.o.</item>
      <item>Financijska agencija</item>
    </derivirana_varijabla>
  </DomainObject.Predmet.SudioniciListNaziv>
  <DomainObject.Predmet.SudioniciListAdressOIB>
    <izvorni_sadrzaj>
      <item>IZNIMNO LAKO j.d.o.o., OIB 03630785081, Avenija Dubrava 126,10000 Zagreb</item>
      <item>Financijska agencija, OIB 85821130368, TRG SVIBANJSKIH ŽRTAVA 1995. 1,10000 Zagreb</item>
    </izvorni_sadrzaj>
    <derivirana_varijabla naziv="DomainObject.Predmet.SudioniciListAdressOIB_1">
      <item>IZNIMNO LAKO j.d.o.o., OIB 03630785081, Avenija Dubrava 126,10000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03630785081</item>
      <item>, OIB 85821130368</item>
    </izvorni_sadrzaj>
    <derivirana_varijabla naziv="DomainObject.Predmet.SudioniciListNazivOIB_1">
      <item>, OIB 03630785081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234</properties:Words>
  <properties:Characters>1302</properties:Characters>
  <properties:Lines>41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2019-10-16T06:25:00Z</dcterms:created>
  <dc:creator>ilukac</dc:creator>
  <cp:lastModifiedBy>Monika Fuček</cp:lastModifiedBy>
  <cp:lastPrinted>2019-10-16T06:26:00Z</cp:lastPrinted>
  <dcterms:modified xmlns:xsi="http://www.w3.org/2001/XMLSchema-instance" xsi:type="dcterms:W3CDTF">2019-10-16T11:54:00Z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St-2000-2019-16-10-2019-.docx)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