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bce1" w14:paraId="7a7bce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547E0">
        <w:t>9</w:t>
      </w:r>
      <w:r w:rsidR="000B250E">
        <w:t>36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47E0">
        <w:t>9</w:t>
      </w:r>
      <w:r w:rsidR="000B250E">
        <w:t>36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proofErr w:type="spellStart"/>
      <w:r w:rsidR="000B250E">
        <w:t>Špegel</w:t>
      </w:r>
      <w:proofErr w:type="spellEnd"/>
      <w:r w:rsidR="000B250E">
        <w:t xml:space="preserve"> </w:t>
      </w:r>
      <w:proofErr w:type="spellStart"/>
      <w:r w:rsidR="000B250E">
        <w:t>textile</w:t>
      </w:r>
      <w:proofErr w:type="spellEnd"/>
      <w:r w:rsidR="000B250E">
        <w:t xml:space="preserve"> d.o.o., OIB 41623530591, Zagreb, </w:t>
      </w:r>
      <w:proofErr w:type="spellStart"/>
      <w:r w:rsidR="000B250E">
        <w:t>Jaruščica</w:t>
      </w:r>
      <w:proofErr w:type="spellEnd"/>
      <w:r w:rsidR="000B250E">
        <w:t xml:space="preserve"> 7 A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B250E">
        <w:t>540.176,57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547E0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839EA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3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Špegel textile d.o.o. zastupanog po punomoćniku MARJAN ŠPEGEL</izvorni_sadrzaj>
    <derivirana_varijabla naziv="DomainObject.Predmet.ProtustrankaFormated_1">  Špegel textile d.o.o. zastupanog po punomoćniku MARJAN ŠPEGEL</derivirana_varijabla>
  </DomainObject.Predmet.ProtustrankaFormated>
  <DomainObject.Predmet.ProtustrankaFormatedOIB>
    <izvorni_sadrzaj>  Špegel textile d.o.o., OIB 41623530591 zastupanog po punomoćniku MARJAN ŠPEGEL</izvorni_sadrzaj>
    <derivirana_varijabla naziv="DomainObject.Predmet.ProtustrankaFormatedOIB_1">  Špegel textile d.o.o., OIB 41623530591 zastupanog po punomoćniku MARJAN ŠPEGEL</derivirana_varijabla>
  </DomainObject.Predmet.ProtustrankaFormatedOIB>
  <DomainObject.Predmet.ProtustrankaFormatedWithAdress>
    <izvorni_sadrzaj> Špegel textile d.o.o., Jaruščica 7 A, 10000 Zagreb zastupanog po punomoćniku MARJAN ŠPEGEL</izvorni_sadrzaj>
    <derivirana_varijabla naziv="DomainObject.Predmet.ProtustrankaFormatedWithAdress_1"> Špegel textile d.o.o., Jaruščica 7 A, 10000 Zagreb zastupanog po punomoćniku MARJAN ŠPEGEL</derivirana_varijabla>
  </DomainObject.Predmet.ProtustrankaFormatedWithAdress>
  <DomainObject.Predmet.ProtustrankaFormatedWithAdressOIB>
    <izvorni_sadrzaj> Špegel textile d.o.o., OIB 41623530591, Jaruščica 7 A, 10000 Zagreb zastupanog po punomoćniku MARJAN ŠPEGEL</izvorni_sadrzaj>
    <derivirana_varijabla naziv="DomainObject.Predmet.ProtustrankaFormatedWithAdressOIB_1"> Špegel textile d.o.o., OIB 41623530591, Jaruščica 7 A, 10000 Zagreb zastupanog po punomoćniku MARJAN ŠPEGEL</derivirana_varijabla>
  </DomainObject.Predmet.ProtustrankaFormatedWithAdressOIB>
  <DomainObject.Predmet.ProtustrankaWithAdress>
    <izvorni_sadrzaj>Špegel textile d.o.o. Jaruščica 7 A, 10000 Zagreb</izvorni_sadrzaj>
    <derivirana_varijabla naziv="DomainObject.Predmet.ProtustrankaWithAdress_1">Špegel textile d.o.o. Jaruščica 7 A, 10000 Zagreb</derivirana_varijabla>
  </DomainObject.Predmet.ProtustrankaWithAdress>
  <DomainObject.Predmet.ProtustrankaWithAdressOIB>
    <izvorni_sadrzaj>Špegel textile d.o.o., OIB 41623530591, Jaruščica 7 A, 10000 Zagreb</izvorni_sadrzaj>
    <derivirana_varijabla naziv="DomainObject.Predmet.ProtustrankaWithAdressOIB_1">Špegel textile d.o.o., OIB 41623530591, Jaruščica 7 A, 10000 Zagreb</derivirana_varijabla>
  </DomainObject.Predmet.ProtustrankaWithAdressOIB>
  <DomainObject.Predmet.ProtustrankaNazivFormated>
    <izvorni_sadrzaj>Špegel textile d.o.o.</izvorni_sadrzaj>
    <derivirana_varijabla naziv="DomainObject.Predmet.ProtustrankaNazivFormated_1">Špegel textile d.o.o.</derivirana_varijabla>
  </DomainObject.Predmet.ProtustrankaNazivFormated>
  <DomainObject.Predmet.ProtustrankaNazivFormatedOIB>
    <izvorni_sadrzaj>Špegel textile d.o.o., OIB 41623530591</izvorni_sadrzaj>
    <derivirana_varijabla naziv="DomainObject.Predmet.ProtustrankaNazivFormatedOIB_1">Špegel textile d.o.o., OIB 41623530591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Špegel textile d.o.o. zastupanog po punomoćniku MARJAN ŠPEGEL</item>
    </izvorni_sadrzaj>
    <derivirana_varijabla naziv="DomainObject.Predmet.ProtuStrankaListFormated_1">
      <item>Špegel textile d.o.o. zastupanog po punomoćniku MARJAN ŠPEGEL</item>
    </derivirana_varijabla>
  </DomainObject.Predmet.ProtuStrankaListFormated>
  <DomainObject.Predmet.ProtuStrankaListFormatedOIB>
    <izvorni_sadrzaj>
      <item>Špegel textile d.o.o., OIB 41623530591 zastupanog po punomoćniku MARJAN ŠPEGEL</item>
    </izvorni_sadrzaj>
    <derivirana_varijabla naziv="DomainObject.Predmet.ProtuStrankaListFormatedOIB_1">
      <item>Špegel textile d.o.o., OIB 41623530591 zastupanog po punomoćniku MARJAN ŠPEGEL</item>
    </derivirana_varijabla>
  </DomainObject.Predmet.ProtuStrankaListFormatedOIB>
  <DomainObject.Predmet.ProtuStrankaListFormatedWithAdress>
    <izvorni_sadrzaj>
      <item>Špegel textile d.o.o., Jaruščica 7 A, 10000 Zagreb zastupanog po punomoćniku MARJAN ŠPEGEL</item>
    </izvorni_sadrzaj>
    <derivirana_varijabla naziv="DomainObject.Predmet.ProtuStrankaListFormatedWithAdress_1">
      <item>Špegel textile d.o.o., Jaruščica 7 A, 10000 Zagreb zastupanog po punomoćniku MARJAN ŠPEGEL</item>
    </derivirana_varijabla>
  </DomainObject.Predmet.ProtuStrankaListFormatedWithAdress>
  <DomainObject.Predmet.ProtuStrankaListFormatedWithAdressOIB>
    <izvorni_sadrzaj>
      <item>Špegel textile d.o.o., OIB 41623530591, Jaruščica 7 A, 10000 Zagreb zastupanog po punomoćniku MARJAN ŠPEGEL</item>
    </izvorni_sadrzaj>
    <derivirana_varijabla naziv="DomainObject.Predmet.ProtuStrankaListFormatedWithAdressOIB_1">
      <item>Špegel textile d.o.o., OIB 41623530591, Jaruščica 7 A, 10000 Zagreb zastupanog po punomoćniku MARJAN ŠPEGEL</item>
    </derivirana_varijabla>
  </DomainObject.Predmet.ProtuStrankaListFormatedWithAdressOIB>
  <DomainObject.Predmet.ProtuStrankaListNazivFormated>
    <izvorni_sadrzaj>
      <item>Špegel textile d.o.o.</item>
    </izvorni_sadrzaj>
    <derivirana_varijabla naziv="DomainObject.Predmet.ProtuStrankaListNazivFormated_1">
      <item>Špegel textile d.o.o.</item>
    </derivirana_varijabla>
  </DomainObject.Predmet.ProtuStrankaListNazivFormated>
  <DomainObject.Predmet.ProtuStrankaListNazivFormatedOIB>
    <izvorni_sadrzaj>
      <item>Špegel textile d.o.o., OIB 41623530591</item>
    </izvorni_sadrzaj>
    <derivirana_varijabla naziv="DomainObject.Predmet.ProtuStrankaListNazivFormatedOIB_1">
      <item>Špegel textile d.o.o., OIB 41623530591</item>
    </derivirana_varijabla>
  </DomainObject.Predmet.ProtuStrankaListNazivFormatedOIB>
  <DomainObject.Predmet.OstaliListFormated>
    <izvorni_sadrzaj>
      <item>MARJAN ŠPEGEL punomoćnik sudionika u postupku Špegel textile d.o.o.</item>
    </izvorni_sadrzaj>
    <derivirana_varijabla naziv="DomainObject.Predmet.OstaliListFormated_1">
      <item>MARJAN ŠPEGEL punomoćnik sudionika u postupku Špegel textile d.o.o.</item>
    </derivirana_varijabla>
  </DomainObject.Predmet.OstaliListFormated>
  <DomainObject.Predmet.OstaliListFormatedOIB>
    <izvorni_sadrzaj>
      <item>MARJAN ŠPEGEL, OIB 02714042908 punomoćnik sudionika u postupku Špegel textile d.o.o.</item>
    </izvorni_sadrzaj>
    <derivirana_varijabla naziv="DomainObject.Predmet.OstaliListFormatedOIB_1">
      <item>MARJAN ŠPEGEL, OIB 02714042908 punomoćnik sudionika u postupku Špegel textile d.o.o.</item>
    </derivirana_varijabla>
  </DomainObject.Predmet.OstaliListFormatedOIB>
  <DomainObject.Predmet.OstaliListFormatedWithAdress>
    <izvorni_sadrzaj>
      <item>MARJAN ŠPEGEL, Opekarniška cesta 15/B, Celje punomoćnik sudionika u postupku Špegel textile d.o.o.</item>
    </izvorni_sadrzaj>
    <derivirana_varijabla naziv="DomainObject.Predmet.OstaliListFormatedWithAdress_1">
      <item>MARJAN ŠPEGEL, Opekarniška cesta 15/B, Celje punomoćnik sudionika u postupku Špegel textile d.o.o.</item>
    </derivirana_varijabla>
  </DomainObject.Predmet.OstaliListFormatedWithAdress>
  <DomainObject.Predmet.OstaliListFormatedWithAdressOIB>
    <izvorni_sadrzaj>
      <item>MARJAN ŠPEGEL, OIB 02714042908, Opekarniška cesta 15/B, Celje punomoćnik sudionika u postupku Špegel textile d.o.o.</item>
    </izvorni_sadrzaj>
    <derivirana_varijabla naziv="DomainObject.Predmet.OstaliListFormatedWithAdressOIB_1">
      <item>MARJAN ŠPEGEL, OIB 02714042908, Opekarniška cesta 15/B, Celje punomoćnik sudionika u postupku Špegel textile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Špegel textile d.o.o.</izvorni_sadrzaj>
    <derivirana_varijabla naziv="DomainObject.Predmet.ProtustrankaIDrugi_1">Špegel textile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Špegel textile d.o.o., OIB 41623530591, Jaruščica 7 A, 10000 Zagreb</izvorni_sadrzaj>
    <derivirana_varijabla naziv="DomainObject.Predmet.ProtustrankaIDrugiAdressOIB_1">Špegel textile d.o.o., OIB 41623530591,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Špegel textile d.o.o.</item>
      <item>MARJAN ŠPEGEL</item>
    </izvorni_sadrzaj>
    <derivirana_varijabla naziv="DomainObject.Predmet.SudioniciListNaziv_1">
      <item>FINA Regionalni centar Zagreb</item>
      <item>Špegel textile d.o.o.</item>
      <item>MARJAN ŠPEGEL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Špegel textile d.o.o., OIB 41623530591, Jaruščica 7 A,10000 Zagreb</item>
      <item>MARJAN ŠPEGEL, OIB 02714042908, Opekarniška cesta 15/B,Celje</item>
    </izvorni_sadrzaj>
    <derivirana_varijabla naziv="DomainObject.Predmet.SudioniciListAdressOIB_1">
      <item>FINA Regionalni centar Zagreb, OIB 85821130368, Trg svibanjskih žrtava 1995. br. 1,10000 Zagreb</item>
      <item>Špegel textile d.o.o., OIB 41623530591, Jaruščica 7 A,10000 Zagreb</item>
      <item>MARJAN ŠPEGEL, OIB 02714042908, Opekarniška cesta 15/B,Celje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41623530591</item>
      <item>, OIB 02714042908</item>
    </izvorni_sadrzaj>
    <derivirana_varijabla naziv="DomainObject.Predmet.SudioniciListNazivOIB_1">
      <item>, OIB 85821130368</item>
      <item>, OIB 41623530591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1320</properties:Characters>
  <properties:Lines>47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2016-03-04T10:54:00Z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