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532292a" w14:paraId="532292a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AD482F">
        <w:rPr>
          <w:sz w:val="24"/>
        </w:rPr>
        <w:t>1180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D482F" w:rsidP="00442F90" w:rsidR="005878C4">
      <w:pPr>
        <w:spacing w:lineRule="atLeast" w:line="240"/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 xml:space="preserve">Mariji Krajnović,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>KLUB MLADIH TEHNIČARA ''HRVATSKI LESKOVAC'' Hrvatski Leskovac, Pilinka 1, OIB: 05198081951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10.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AD482F" w:rsidP="00442F90" w:rsidR="00AD482F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82F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3803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8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8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8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8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St-1180/2015</izvorni_sadrzaj>
    <derivirana_varijabla naziv="DomainObject.Predmet.OznakaBroj_1">St-1180/2015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TEHNIČARA HRVATSKI LESKOVAC</izvorni_sadrzaj>
    <derivirana_varijabla naziv="DomainObject.Predmet.ProtustrankaFormated_1">  KLUB MLADIH TEHNIČARA HRVATSKI LESKOVAC</derivirana_varijabla>
  </DomainObject.Predmet.ProtustrankaFormated>
  <DomainObject.Predmet.ProtustrankaFormatedOIB>
    <izvorni_sadrzaj>  KLUB MLADIH TEHNIČARA HRVATSKI LESKOVAC, OIB 05198081951</izvorni_sadrzaj>
    <derivirana_varijabla naziv="DomainObject.Predmet.ProtustrankaFormatedOIB_1">  KLUB MLADIH TEHNIČARA HRVATSKI LESKOVAC, OIB 05198081951</derivirana_varijabla>
  </DomainObject.Predmet.ProtustrankaFormatedOIB>
  <DomainObject.Predmet.ProtustrankaFormatedWithAdress>
    <izvorni_sadrzaj> KLUB MLADIH TEHNIČARA HRVATSKI LESKOVAC, Pilinka 1, 10257 Hrvatski Leskovac</izvorni_sadrzaj>
    <derivirana_varijabla naziv="DomainObject.Predmet.ProtustrankaFormatedWithAdress_1"> KLUB MLADIH TEHNIČARA HRVATSKI LESKOVAC, Pilinka 1, 10257 Hrvatski Leskovac</derivirana_varijabla>
  </DomainObject.Predmet.ProtustrankaFormatedWithAdress>
  <DomainObject.Predmet.ProtustrankaFormatedWithAdressOIB>
    <izvorni_sadrzaj> KLUB MLADIH TEHNIČARA HRVATSKI LESKOVAC, OIB 05198081951, Pilinka 1, 10257 Hrvatski Leskovac</izvorni_sadrzaj>
    <derivirana_varijabla naziv="DomainObject.Predmet.ProtustrankaFormatedWithAdressOIB_1"> KLUB MLADIH TEHNIČARA HRVATSKI LESKOVAC, OIB 05198081951, Pilinka 1, 10257 Hrvatski Leskovac</derivirana_varijabla>
  </DomainObject.Predmet.ProtustrankaFormatedWithAdressOIB>
  <DomainObject.Predmet.ProtustrankaWithAdress>
    <izvorni_sadrzaj>KLUB MLADIH TEHNIČARA HRVATSKI LESKOVAC Pilinka 1, 10257 Hrvatski Leskovac</izvorni_sadrzaj>
    <derivirana_varijabla naziv="DomainObject.Predmet.ProtustrankaWithAdress_1">KLUB MLADIH TEHNIČARA HRVATSKI LESKOVAC Pilinka 1, 10257 Hrvatski Leskovac</derivirana_varijabla>
  </DomainObject.Predmet.ProtustrankaWithAdress>
  <DomainObject.Predmet.ProtustrankaWithAdressOIB>
    <izvorni_sadrzaj>KLUB MLADIH TEHNIČARA HRVATSKI LESKOVAC, OIB 05198081951, Pilinka 1, 10257 Hrvatski Leskovac</izvorni_sadrzaj>
    <derivirana_varijabla naziv="DomainObject.Predmet.ProtustrankaWithAdressOIB_1">KLUB MLADIH TEHNIČARA HRVATSKI LESKOVAC, OIB 05198081951, Pilinka 1, 10257 Hrvatski Leskovac</derivirana_varijabla>
  </DomainObject.Predmet.ProtustrankaWithAdressOIB>
  <DomainObject.Predmet.ProtustrankaNazivFormated>
    <izvorni_sadrzaj>KLUB MLADIH TEHNIČARA HRVATSKI LESKOVAC</izvorni_sadrzaj>
    <derivirana_varijabla naziv="DomainObject.Predmet.ProtustrankaNazivFormated_1">KLUB MLADIH TEHNIČARA HRVATSKI LESKOVAC</derivirana_varijabla>
  </DomainObject.Predmet.ProtustrankaNazivFormated>
  <DomainObject.Predmet.ProtustrankaNazivFormatedOIB>
    <izvorni_sadrzaj>KLUB MLADIH TEHNIČARA HRVATSKI LESKOVAC, OIB 05198081951</izvorni_sadrzaj>
    <derivirana_varijabla naziv="DomainObject.Predmet.ProtustrankaNazivFormatedOIB_1">KLUB MLADIH TEHNIČARA HRVATSKI LESKOVAC, OIB 05198081951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MLADIH TEHNIČARA HRVATSKI LESKOVAC</item>
    </izvorni_sadrzaj>
    <derivirana_varijabla naziv="DomainObject.Predmet.ProtuStrankaListFormated_1">
      <item>KLUB MLADIH TEHNIČARA HRVATSKI LESKOVAC</item>
    </derivirana_varijabla>
  </DomainObject.Predmet.ProtuStrankaListFormated>
  <DomainObject.Predmet.ProtuStrankaListFormatedOIB>
    <izvorni_sadrzaj>
      <item>KLUB MLADIH TEHNIČARA HRVATSKI LESKOVAC, OIB 05198081951</item>
    </izvorni_sadrzaj>
    <derivirana_varijabla naziv="DomainObject.Predmet.ProtuStrankaListFormatedOIB_1">
      <item>KLUB MLADIH TEHNIČARA HRVATSKI LESKOVAC, OIB 05198081951</item>
    </derivirana_varijabla>
  </DomainObject.Predmet.ProtuStrankaListFormatedOIB>
  <DomainObject.Predmet.ProtuStrankaListFormatedWithAdress>
    <izvorni_sadrzaj>
      <item>KLUB MLADIH TEHNIČARA HRVATSKI LESKOVAC, Pilinka 1, 10257 Hrvatski Leskovac</item>
    </izvorni_sadrzaj>
    <derivirana_varijabla naziv="DomainObject.Predmet.ProtuStrankaListFormatedWithAdress_1">
      <item>KLUB MLADIH TEHNIČARA HRVATSKI LESKOVAC, Pilinka 1, 10257 Hrvatski Leskovac</item>
    </derivirana_varijabla>
  </DomainObject.Predmet.ProtuStrankaListFormatedWithAdress>
  <DomainObject.Predmet.ProtuStrankaListFormatedWithAdressOIB>
    <izvorni_sadrzaj>
      <item>KLUB MLADIH TEHNIČARA HRVATSKI LESKOVAC, OIB 05198081951, Pilinka 1, 10257 Hrvatski Leskovac</item>
    </izvorni_sadrzaj>
    <derivirana_varijabla naziv="DomainObject.Predmet.ProtuStrankaListFormatedWithAdressOIB_1">
      <item>KLUB MLADIH TEHNIČARA HRVATSKI LESKOVAC, OIB 05198081951, Pilinka 1, 10257 Hrvatski Leskovac</item>
    </derivirana_varijabla>
  </DomainObject.Predmet.ProtuStrankaListFormatedWithAdressOIB>
  <DomainObject.Predmet.ProtuStrankaListNazivFormated>
    <izvorni_sadrzaj>
      <item>KLUB MLADIH TEHNIČARA HRVATSKI LESKOVAC</item>
    </izvorni_sadrzaj>
    <derivirana_varijabla naziv="DomainObject.Predmet.ProtuStrankaListNazivFormated_1">
      <item>KLUB MLADIH TEHNIČARA HRVATSKI LESKOVAC</item>
    </derivirana_varijabla>
  </DomainObject.Predmet.ProtuStrankaListNazivFormated>
  <DomainObject.Predmet.ProtuStrankaListNazivFormatedOIB>
    <izvorni_sadrzaj>
      <item>KLUB MLADIH TEHNIČARA HRVATSKI LESKOVAC, OIB 05198081951</item>
    </izvorni_sadrzaj>
    <derivirana_varijabla naziv="DomainObject.Predmet.ProtuStrankaListNazivFormatedOIB_1">
      <item>KLUB MLADIH TEHNIČARA HRVATSKI LESKOVAC, OIB 05198081951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MLADIH TEHNIČARA HRVATSKI LESKOVAC</izvorni_sadrzaj>
    <derivirana_varijabla naziv="DomainObject.Predmet.ProtustrankaIDrugi_1">KLUB MLADIH TEHNIČARA HRVATSKI LESKOVAC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MLADIH TEHNIČARA HRVATSKI LESKOVAC, OIB 05198081951, Pilinka 1, 10257 Hrvatski Leskovac</izvorni_sadrzaj>
    <derivirana_varijabla naziv="DomainObject.Predmet.ProtustrankaIDrugiAdressOIB_1">KLUB MLADIH TEHNIČARA HRVATSKI LESKOVAC, OIB 05198081951, Pilinka 1,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MLADIH TEHNIČARA HRVATSKI LESKOVAC</item>
    </izvorni_sadrzaj>
    <derivirana_varijabla naziv="DomainObject.Predmet.SudioniciListNaziv_1">
      <item>FINA Regionalni centar Zagreb</item>
      <item>KLUB MLADIH TEHNIČARA HRVATSKI LESKOVAC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MLADIH TEHNIČARA HRVATSKI LESKOVAC, OIB 05198081951, Pilinka 1,10257 Hrvatski Leskovac</item>
    </izvorni_sadrzaj>
    <derivirana_varijabla naziv="DomainObject.Predmet.SudioniciListAdressOIB_1">
      <item>FINA Regionalni centar Zagreb, OIB 85821130368, Trg svibanjskih žrtava 1995. 1,10000 Zagreb</item>
      <item>KLUB MLADIH TEHNIČARA HRVATSKI LESKOVAC, OIB 05198081951, Pilinka 1,10257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05198081951</item>
    </izvorni_sadrzaj>
    <derivirana_varijabla naziv="DomainObject.Predmet.SudioniciListNazivOIB_1">
      <item>, OIB 85821130368</item>
      <item>, OIB 05198081951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2043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2015-11-10T12:51:00Z</dcterms:created>
  <dc:creator>Korisnik</dc:creator>
  <cp:lastModifiedBy>Karmen Malkoč</cp:lastModifiedBy>
  <cp:lastPrinted>2015-11-10T12:51:00Z</cp:lastPrinted>
  <dcterms:modified xmlns:xsi="http://www.w3.org/2001/XMLSchema-instance" xsi:type="dcterms:W3CDTF">2015-11-10T12:53:00Z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