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bba9" w14:paraId="d7ebba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669E8" w:rsidP="002669E8" w:rsidR="002669E8" w:rsidRPr="002669E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669E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2669E8">
        <w:rPr>
          <w:rFonts w:cs="Times New Roman" w:eastAsia="Times New Roman"/>
          <w:lang w:eastAsia="hr-HR"/>
        </w:rPr>
        <w:t>Broj: 14. St-1888/2015.</w:t>
      </w:r>
    </w:p>
    <w:p w:rsidRDefault="002669E8" w:rsidP="002669E8" w:rsidR="002669E8" w:rsidRPr="002669E8">
      <w:pPr>
        <w:spacing w:after="0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669E8" w:rsidP="002669E8" w:rsidR="002669E8" w:rsidRPr="002669E8">
      <w:pPr>
        <w:spacing w:after="0"/>
        <w:rPr>
          <w:rFonts w:cs="Times New Roman" w:eastAsia="Times New Roman"/>
          <w:b/>
          <w:lang w:eastAsia="hr-HR"/>
        </w:rPr>
      </w:pPr>
      <w:r w:rsidRPr="002669E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669E8">
        <w:rPr>
          <w:rFonts w:cs="Times New Roman" w:eastAsia="Times New Roman"/>
          <w:b/>
          <w:lang w:eastAsia="hr-HR"/>
        </w:rPr>
        <w:t>Sukoišanska</w:t>
      </w:r>
      <w:proofErr w:type="spellEnd"/>
      <w:r w:rsidRPr="002669E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69E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2669E8" w:rsidP="002669E8" w:rsidR="002669E8" w:rsidRPr="002669E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669E8" w:rsidP="002669E8" w:rsidR="002669E8" w:rsidRPr="002669E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669E8">
        <w:rPr>
          <w:rFonts w:cs="Times New Roman" w:eastAsia="Times New Roman"/>
          <w:b/>
          <w:lang w:eastAsia="hr-HR"/>
        </w:rPr>
        <w:t>R J E Š E NJ E</w:t>
      </w:r>
    </w:p>
    <w:p w:rsidRDefault="002669E8" w:rsidP="002669E8" w:rsidR="002669E8" w:rsidRPr="002669E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b/>
          <w:lang w:eastAsia="hr-HR"/>
        </w:rPr>
        <w:tab/>
      </w:r>
      <w:r w:rsidRPr="002669E8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IGLUN za trgovinu i ribarstvo, društvo s ograničenom odgovornošću, Kaštel </w:t>
      </w:r>
      <w:proofErr w:type="spellStart"/>
      <w:r w:rsidRPr="002669E8">
        <w:rPr>
          <w:rFonts w:cs="Times New Roman" w:eastAsia="Times New Roman"/>
          <w:lang w:eastAsia="hr-HR"/>
        </w:rPr>
        <w:t>Sućurac</w:t>
      </w:r>
      <w:proofErr w:type="spellEnd"/>
      <w:r w:rsidRPr="002669E8">
        <w:rPr>
          <w:rFonts w:cs="Times New Roman" w:eastAsia="Times New Roman"/>
          <w:lang w:eastAsia="hr-HR"/>
        </w:rPr>
        <w:t>, Cesta dr. Franje Tuđmana 210., OIB: 05937969866., MBS: 110016292., dana 07. srpnja 2016. godine</w:t>
      </w: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center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r i j e š i o  j e</w:t>
      </w:r>
    </w:p>
    <w:p w:rsidRDefault="002669E8" w:rsidP="002669E8" w:rsidR="002669E8" w:rsidRPr="002669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 xml:space="preserve">Otvara se skraćeni stečajni postupak nad Dužnikom: IGLUN za trgovinu i ribarstvo, društvo s ograničenom odgovornošću, Kaštel </w:t>
      </w:r>
      <w:proofErr w:type="spellStart"/>
      <w:r w:rsidRPr="002669E8">
        <w:rPr>
          <w:rFonts w:cs="Times New Roman" w:eastAsia="Times New Roman"/>
          <w:lang w:eastAsia="hr-HR"/>
        </w:rPr>
        <w:t>Sućurac</w:t>
      </w:r>
      <w:proofErr w:type="spellEnd"/>
      <w:r w:rsidRPr="002669E8">
        <w:rPr>
          <w:rFonts w:cs="Times New Roman" w:eastAsia="Times New Roman"/>
          <w:lang w:eastAsia="hr-HR"/>
        </w:rPr>
        <w:t>, Cesta dr. Franje Tuđmana 210., OIB: 05937969866., MBS: 110016292. Skraćeni stečajni postupak je otvoren dana 07. srpnja 2016. godine u 12,10 sati, kada je ovo rješenje objavljeno na mrežnoj stranici e-Oglasna ploča sudova.</w:t>
      </w:r>
    </w:p>
    <w:p w:rsidRDefault="002669E8" w:rsidP="002669E8" w:rsidR="002669E8" w:rsidRPr="002669E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2669E8">
        <w:rPr>
          <w:rFonts w:cs="Times New Roman" w:eastAsia="Times New Roman"/>
          <w:lang w:eastAsia="hr-HR"/>
        </w:rPr>
        <w:t>Vencel</w:t>
      </w:r>
      <w:proofErr w:type="spellEnd"/>
      <w:r w:rsidRPr="002669E8">
        <w:rPr>
          <w:rFonts w:cs="Times New Roman" w:eastAsia="Times New Roman"/>
          <w:lang w:eastAsia="hr-HR"/>
        </w:rPr>
        <w:t xml:space="preserve"> </w:t>
      </w:r>
      <w:proofErr w:type="spellStart"/>
      <w:r w:rsidRPr="002669E8">
        <w:rPr>
          <w:rFonts w:cs="Times New Roman" w:eastAsia="Times New Roman"/>
          <w:lang w:eastAsia="hr-HR"/>
        </w:rPr>
        <w:t>Čuljak</w:t>
      </w:r>
      <w:proofErr w:type="spellEnd"/>
      <w:r w:rsidRPr="002669E8">
        <w:rPr>
          <w:rFonts w:cs="Times New Roman" w:eastAsia="Times New Roman"/>
          <w:lang w:eastAsia="hr-HR"/>
        </w:rPr>
        <w:t xml:space="preserve">, </w:t>
      </w:r>
      <w:proofErr w:type="spellStart"/>
      <w:r w:rsidRPr="002669E8">
        <w:rPr>
          <w:rFonts w:cs="Times New Roman" w:eastAsia="Times New Roman"/>
          <w:lang w:eastAsia="hr-HR"/>
        </w:rPr>
        <w:t>Plješevička</w:t>
      </w:r>
      <w:proofErr w:type="spellEnd"/>
      <w:r w:rsidRPr="002669E8">
        <w:rPr>
          <w:rFonts w:cs="Times New Roman" w:eastAsia="Times New Roman"/>
          <w:lang w:eastAsia="hr-HR"/>
        </w:rPr>
        <w:t xml:space="preserve"> 16 E, Osijek, OIB: 60951155779.</w:t>
      </w:r>
    </w:p>
    <w:p w:rsidRDefault="002669E8" w:rsidP="002669E8" w:rsidR="002669E8" w:rsidRPr="002669E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 xml:space="preserve">Zaključuje se skraćeni stečajni postupak nad Dužnikom: IGLUN za trgovinu i ribarstvo, društvo s ograničenom odgovornošću, Kaštel </w:t>
      </w:r>
      <w:proofErr w:type="spellStart"/>
      <w:r w:rsidRPr="002669E8">
        <w:rPr>
          <w:rFonts w:cs="Times New Roman" w:eastAsia="Times New Roman"/>
          <w:lang w:eastAsia="hr-HR"/>
        </w:rPr>
        <w:t>Sućurac</w:t>
      </w:r>
      <w:proofErr w:type="spellEnd"/>
      <w:r w:rsidRPr="002669E8">
        <w:rPr>
          <w:rFonts w:cs="Times New Roman" w:eastAsia="Times New Roman"/>
          <w:lang w:eastAsia="hr-HR"/>
        </w:rPr>
        <w:t>, Cesta dr. Franje Tuđmana 210., OIB: 05937969866., MBS: 110016292.</w:t>
      </w:r>
    </w:p>
    <w:p w:rsidRDefault="002669E8" w:rsidP="002669E8" w:rsidR="002669E8" w:rsidRPr="002669E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2669E8" w:rsidP="002669E8" w:rsidR="002669E8" w:rsidRPr="002669E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center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Obrazloženje</w:t>
      </w:r>
    </w:p>
    <w:p w:rsidRDefault="002669E8" w:rsidP="002669E8" w:rsidR="002669E8" w:rsidRPr="002669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05. studenog 2015. godine Zahtjev za provedbu skraćenog stečajnog postupka (Zahtjev) nad Dužnikom: IGLUN za trgovinu i ribarstvo, društvo s ograničenom odgovornošću, Kaštel </w:t>
      </w:r>
      <w:proofErr w:type="spellStart"/>
      <w:r w:rsidRPr="002669E8">
        <w:rPr>
          <w:rFonts w:cs="Times New Roman" w:eastAsia="Times New Roman"/>
          <w:lang w:eastAsia="hr-HR"/>
        </w:rPr>
        <w:t>Sućurac</w:t>
      </w:r>
      <w:proofErr w:type="spellEnd"/>
      <w:r w:rsidRPr="002669E8">
        <w:rPr>
          <w:rFonts w:cs="Times New Roman" w:eastAsia="Times New Roman"/>
          <w:lang w:eastAsia="hr-HR"/>
        </w:rPr>
        <w:t>, Cesta dr. Franje Tuđmana 210.</w:t>
      </w: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652 dana, u ukupnom iznosu od: 15.018,67 kn, kao i da prema podacima koji su dostavljeni od Hrvatskog zavoda za mirovinskog osiguranje, Dužnik nema zaposlenih.</w:t>
      </w:r>
    </w:p>
    <w:p w:rsidRDefault="002669E8" w:rsidP="002669E8" w:rsidR="002669E8" w:rsidRPr="002669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669E8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2669E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2669E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669E8">
        <w:rPr>
          <w:rFonts w:cs="Times New Roman" w:eastAsia="Times New Roman"/>
          <w:b/>
          <w:lang w:eastAsia="hr-HR" w:val="en-AU"/>
        </w:rPr>
        <w:t xml:space="preserve">: 14. </w:t>
      </w:r>
      <w:r w:rsidRPr="002669E8">
        <w:rPr>
          <w:rFonts w:cs="Times New Roman" w:eastAsia="Times New Roman"/>
          <w:b/>
          <w:lang w:eastAsia="hr-HR"/>
        </w:rPr>
        <w:t>St-1888 /2015.</w:t>
      </w: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2669E8">
        <w:rPr>
          <w:rFonts w:cs="Times New Roman" w:eastAsia="Times New Roman"/>
          <w:i/>
          <w:lang w:eastAsia="hr-HR"/>
        </w:rPr>
        <w:t>Narodne novine</w:t>
      </w:r>
      <w:r w:rsidRPr="002669E8">
        <w:rPr>
          <w:rFonts w:cs="Times New Roman" w:eastAsia="Times New Roman"/>
          <w:lang w:eastAsia="hr-HR"/>
        </w:rPr>
        <w:t>, broj: 71/15., dalje: SZ), ovaj Sud je 01.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ab/>
      </w:r>
    </w:p>
    <w:p w:rsidRDefault="002669E8" w:rsidP="002669E8" w:rsidR="002669E8" w:rsidRPr="002669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2669E8" w:rsidP="002669E8" w:rsidR="002669E8" w:rsidRPr="002669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2669E8" w:rsidP="002669E8" w:rsidR="002669E8" w:rsidRPr="002669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2669E8" w:rsidP="002669E8" w:rsidR="002669E8" w:rsidRPr="002669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2669E8" w:rsidP="002669E8" w:rsidR="002669E8" w:rsidRPr="002669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2669E8" w:rsidP="002669E8" w:rsidR="002669E8" w:rsidRPr="002669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U Splitu, 07. srpnja 2016. godine</w:t>
      </w:r>
    </w:p>
    <w:p w:rsidRDefault="002669E8" w:rsidP="002669E8" w:rsidR="002669E8" w:rsidRPr="002669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S U D A C</w:t>
      </w:r>
    </w:p>
    <w:p w:rsidRDefault="002669E8" w:rsidP="002669E8" w:rsidR="002669E8" w:rsidRPr="002669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Jozo Ćaleta</w:t>
      </w:r>
    </w:p>
    <w:p w:rsidRDefault="002669E8" w:rsidP="002669E8" w:rsidR="002669E8" w:rsidRPr="002669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669E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2669E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2669E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669E8">
        <w:rPr>
          <w:rFonts w:cs="Times New Roman" w:eastAsia="Times New Roman"/>
          <w:b/>
          <w:lang w:eastAsia="hr-HR" w:val="en-AU"/>
        </w:rPr>
        <w:t xml:space="preserve">: 14. </w:t>
      </w:r>
      <w:r w:rsidRPr="002669E8">
        <w:rPr>
          <w:rFonts w:cs="Times New Roman" w:eastAsia="Times New Roman"/>
          <w:b/>
          <w:lang w:eastAsia="hr-HR"/>
        </w:rPr>
        <w:t>St-1888/2015.</w:t>
      </w: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POUKA O PRAVNOM LIJEKU:</w:t>
      </w: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DNA:</w:t>
      </w:r>
    </w:p>
    <w:p w:rsidRDefault="002669E8" w:rsidP="002669E8" w:rsidR="002669E8" w:rsidRPr="002669E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2669E8" w:rsidP="002669E8" w:rsidR="002669E8" w:rsidRPr="002669E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Dužniku,</w:t>
      </w:r>
    </w:p>
    <w:p w:rsidRDefault="002669E8" w:rsidP="002669E8" w:rsidR="002669E8" w:rsidRPr="002669E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2669E8">
        <w:rPr>
          <w:rFonts w:cs="Times New Roman" w:eastAsia="Times New Roman"/>
          <w:lang w:eastAsia="hr-HR"/>
        </w:rPr>
        <w:t>Vencel</w:t>
      </w:r>
      <w:proofErr w:type="spellEnd"/>
      <w:r w:rsidRPr="002669E8">
        <w:rPr>
          <w:rFonts w:cs="Times New Roman" w:eastAsia="Times New Roman"/>
          <w:lang w:eastAsia="hr-HR"/>
        </w:rPr>
        <w:t xml:space="preserve"> </w:t>
      </w:r>
      <w:proofErr w:type="spellStart"/>
      <w:r w:rsidRPr="002669E8">
        <w:rPr>
          <w:rFonts w:cs="Times New Roman" w:eastAsia="Times New Roman"/>
          <w:lang w:eastAsia="hr-HR"/>
        </w:rPr>
        <w:t>Čuljak</w:t>
      </w:r>
      <w:proofErr w:type="spellEnd"/>
      <w:r w:rsidRPr="002669E8">
        <w:rPr>
          <w:rFonts w:cs="Times New Roman" w:eastAsia="Times New Roman"/>
          <w:lang w:eastAsia="hr-HR"/>
        </w:rPr>
        <w:t xml:space="preserve">, </w:t>
      </w:r>
      <w:proofErr w:type="spellStart"/>
      <w:r w:rsidRPr="002669E8">
        <w:rPr>
          <w:rFonts w:cs="Times New Roman" w:eastAsia="Times New Roman"/>
          <w:lang w:eastAsia="hr-HR"/>
        </w:rPr>
        <w:t>Plješevička</w:t>
      </w:r>
      <w:proofErr w:type="spellEnd"/>
      <w:r w:rsidRPr="002669E8">
        <w:rPr>
          <w:rFonts w:cs="Times New Roman" w:eastAsia="Times New Roman"/>
          <w:lang w:eastAsia="hr-HR"/>
        </w:rPr>
        <w:t xml:space="preserve"> 16 E, Osijek, </w:t>
      </w:r>
    </w:p>
    <w:p w:rsidRDefault="002669E8" w:rsidP="002669E8" w:rsidR="002669E8" w:rsidRPr="002669E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Županijsko državno odvjetništvo Split,</w:t>
      </w:r>
    </w:p>
    <w:p w:rsidRDefault="002669E8" w:rsidP="002669E8" w:rsidR="002669E8" w:rsidRPr="002669E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 xml:space="preserve">Porezna uprava Split, </w:t>
      </w:r>
    </w:p>
    <w:p w:rsidRDefault="002669E8" w:rsidP="002669E8" w:rsidR="002669E8" w:rsidRPr="002669E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e-Oglasna ploča Suda – rok 20. dana,</w:t>
      </w:r>
    </w:p>
    <w:p w:rsidRDefault="002669E8" w:rsidP="002669E8" w:rsidR="002669E8" w:rsidRPr="002669E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sudski registar – nakon pravomoćnosti</w:t>
      </w:r>
    </w:p>
    <w:p w:rsidRDefault="002669E8" w:rsidP="002669E8" w:rsidR="002669E8" w:rsidRPr="002669E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669E8">
        <w:rPr>
          <w:rFonts w:cs="Times New Roman" w:eastAsia="Times New Roman"/>
          <w:lang w:eastAsia="hr-HR"/>
        </w:rPr>
        <w:t>u spis.</w:t>
      </w: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69E8" w:rsidP="002669E8" w:rsidR="002669E8" w:rsidRPr="002669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69E8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492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St-1888/2015-5</izvorni_sadrzaj>
    <derivirana_varijabla naziv="DomainObject.Oznaka_1">St-1888/2015-5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1888</izvorni_sadrzaj>
    <derivirana_varijabla naziv="DomainObject.Predmet.Broj_1">1888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St-1888/2015</izvorni_sadrzaj>
    <derivirana_varijabla naziv="DomainObject.Predmet.OznakaBroj_1">St-1888/2015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IGLUN za trgovinu i ribarstvo, društvo s ograničenom odgovornošću</izvorni_sadrzaj>
    <derivirana_varijabla naziv="DomainObject.Predmet.ProtustrankaFormated_1">  IGLUN za trgovinu i ribarstvo, društvo s ograničenom odgovornošću</derivirana_varijabla>
  </DomainObject.Predmet.ProtustrankaFormated>
  <DomainObject.Predmet.ProtustrankaFormatedOIB>
    <izvorni_sadrzaj>  IGLUN za trgovinu i ribarstvo, društvo s ograničenom odgovornošću, OIB 05937969866</izvorni_sadrzaj>
    <derivirana_varijabla naziv="DomainObject.Predmet.ProtustrankaFormatedOIB_1">  IGLUN za trgovinu i ribarstvo, društvo s ograničenom odgovornošću, OIB 05937969866</derivirana_varijabla>
  </DomainObject.Predmet.ProtustrankaFormatedOIB>
  <DomainObject.Predmet.ProtustrankaFormatedWithAdress>
    <izvorni_sadrzaj> IGLUN za trgovinu i ribarstvo, društvo s ograničenom odgovornošću, Cesta dr. Franje Tuđmana 210, 21212 Kaštel Sućurac</izvorni_sadrzaj>
    <derivirana_varijabla naziv="DomainObject.Predmet.ProtustrankaFormatedWithAdress_1"> IGLUN za trgovinu i ribarstvo, društvo s ograničenom odgovornošću, Cesta dr. Franje Tuđmana 210, 21212 Kaštel Sućurac</derivirana_varijabla>
  </DomainObject.Predmet.ProtustrankaFormatedWithAdress>
  <DomainObject.Predmet.ProtustrankaFormatedWithAdressOIB>
    <izvorni_sadrzaj> IGLUN za trgovinu i ribarstvo, društvo s ograničenom odgovornošću, OIB 05937969866, Cesta dr. Franje Tuđmana 210, 21212 Kaštel Sućurac</izvorni_sadrzaj>
    <derivirana_varijabla naziv="DomainObject.Predmet.ProtustrankaFormatedWithAdressOIB_1"> IGLUN za trgovinu i ribarstvo, društvo s ograničenom odgovornošću, OIB 05937969866, Cesta dr. Franje Tuđmana 210, 21212 Kaštel Sućurac</derivirana_varijabla>
  </DomainObject.Predmet.ProtustrankaFormatedWithAdressOIB>
  <DomainObject.Predmet.ProtustrankaWithAdress>
    <izvorni_sadrzaj>IGLUN za trgovinu i ribarstvo, društvo s ograničenom odgovornošću Cesta dr. Franje Tuđmana 210, 21212 Kaštel Sućurac</izvorni_sadrzaj>
    <derivirana_varijabla naziv="DomainObject.Predmet.ProtustrankaWithAdress_1">IGLUN za trgovinu i ribarstvo, društvo s ograničenom odgovornošću Cesta dr. Franje Tuđmana 210, 21212 Kaštel Sućurac</derivirana_varijabla>
  </DomainObject.Predmet.ProtustrankaWithAdress>
  <DomainObject.Predmet.ProtustrankaWithAdressOIB>
    <izvorni_sadrzaj>IGLUN za trgovinu i ribarstvo, društvo s ograničenom odgovornošću, OIB 05937969866, Cesta dr. Franje Tuđmana 210, 21212 Kaštel Sućurac</izvorni_sadrzaj>
    <derivirana_varijabla naziv="DomainObject.Predmet.ProtustrankaWithAdressOIB_1">IGLUN za trgovinu i ribarstvo, društvo s ograničenom odgovornošću, OIB 05937969866, Cesta dr. Franje Tuđmana 210, 21212 Kaštel Sućurac</derivirana_varijabla>
  </DomainObject.Predmet.ProtustrankaWithAdressOIB>
  <DomainObject.Predmet.ProtustrankaNazivFormated>
    <izvorni_sadrzaj>IGLUN za trgovinu i ribarstvo, društvo s ograničenom odgovornošću</izvorni_sadrzaj>
    <derivirana_varijabla naziv="DomainObject.Predmet.ProtustrankaNazivFormated_1">IGLUN za trgovinu i ribarstvo, društvo s ograničenom odgovornošću</derivirana_varijabla>
  </DomainObject.Predmet.ProtustrankaNazivFormated>
  <DomainObject.Predmet.ProtustrankaNazivFormatedOIB>
    <izvorni_sadrzaj>IGLUN za trgovinu i ribarstvo, društvo s ograničenom odgovornošću, OIB 05937969866</izvorni_sadrzaj>
    <derivirana_varijabla naziv="DomainObject.Predmet.ProtustrankaNazivFormatedOIB_1">IGLUN za trgovinu i ribarstvo, društvo s ograničenom odgovornošću, OIB 05937969866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15018.67</izvorni_sadrzaj>
    <derivirana_varijabla naziv="DomainObject.Predmet.TrenutnaVrijednost_1">15018.67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IGLUN za trgovinu i ribarstvo, društvo s ograničenom odgovornošću</item>
    </izvorni_sadrzaj>
    <derivirana_varijabla naziv="DomainObject.Predmet.ProtuStrankaListFormated_1">
      <item>IGLUN za trgovinu i ribarstvo, društvo s ograničenom odgovornošću</item>
    </derivirana_varijabla>
  </DomainObject.Predmet.ProtuStrankaListFormated>
  <DomainObject.Predmet.ProtuStrankaListFormatedOIB>
    <izvorni_sadrzaj>
      <item>IGLUN za trgovinu i ribarstvo, društvo s ograničenom odgovornošću, OIB 05937969866</item>
    </izvorni_sadrzaj>
    <derivirana_varijabla naziv="DomainObject.Predmet.ProtuStrankaListFormatedOIB_1">
      <item>IGLUN za trgovinu i ribarstvo, društvo s ograničenom odgovornošću, OIB 05937969866</item>
    </derivirana_varijabla>
  </DomainObject.Predmet.ProtuStrankaListFormatedOIB>
  <DomainObject.Predmet.ProtuStrankaListFormatedWithAdress>
    <izvorni_sadrzaj>
      <item>IGLUN za trgovinu i ribarstvo, društvo s ograničenom odgovornošću, Cesta dr. Franje Tuđmana 210, 21212 Kaštel Sućurac</item>
    </izvorni_sadrzaj>
    <derivirana_varijabla naziv="DomainObject.Predmet.ProtuStrankaListFormatedWithAdress_1">
      <item>IGLUN za trgovinu i ribarstvo, društvo s ograničenom odgovornošću, Cesta dr. Franje Tuđmana 210, 21212 Kaštel Sućurac</item>
    </derivirana_varijabla>
  </DomainObject.Predmet.ProtuStrankaListFormatedWithAdress>
  <DomainObject.Predmet.ProtuStrankaListFormatedWithAdressOIB>
    <izvorni_sadrzaj>
      <item>IGLUN za trgovinu i ribarstvo, društvo s ograničenom odgovornošću, OIB 05937969866, Cesta dr. Franje Tuđmana 210, 21212 Kaštel Sućurac</item>
    </izvorni_sadrzaj>
    <derivirana_varijabla naziv="DomainObject.Predmet.ProtuStrankaListFormatedWithAdressOIB_1">
      <item>IGLUN za trgovinu i ribarstvo, društvo s ograničenom odgovornošću, OIB 05937969866, Cesta dr. Franje Tuđmana 210, 21212 Kaštel Sućurac</item>
    </derivirana_varijabla>
  </DomainObject.Predmet.ProtuStrankaListFormatedWithAdressOIB>
  <DomainObject.Predmet.ProtuStrankaListNazivFormated>
    <izvorni_sadrzaj>
      <item>IGLUN za trgovinu i ribarstvo, društvo s ograničenom odgovornošću</item>
    </izvorni_sadrzaj>
    <derivirana_varijabla naziv="DomainObject.Predmet.ProtuStrankaListNazivFormated_1">
      <item>IGLUN za trgovinu i ribarstvo, društvo s ograničenom odgovornošću</item>
    </derivirana_varijabla>
  </DomainObject.Predmet.ProtuStrankaListNazivFormated>
  <DomainObject.Predmet.ProtuStrankaListNazivFormatedOIB>
    <izvorni_sadrzaj>
      <item>IGLUN za trgovinu i ribarstvo, društvo s ograničenom odgovornošću, OIB 05937969866</item>
    </izvorni_sadrzaj>
    <derivirana_varijabla naziv="DomainObject.Predmet.ProtuStrankaListNazivFormatedOIB_1">
      <item>IGLUN za trgovinu i ribarstvo, društvo s ograničenom odgovornošću, OIB 05937969866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St-1888/2015-5</izvorni_sadrzaj>
    <derivirana_varijabla naziv="DomainObject.PoslovniBrojDokumenta_1">St-1888/2015-5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IGLUN za trgovinu i ribarstvo, društvo s ograničenom odgovornošću</izvorni_sadrzaj>
    <derivirana_varijabla naziv="DomainObject.Predmet.ProtustrankaIDrugi_1">IGLUN za trgovinu i ribarstvo, društvo s ograničenom odgovornošću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IGLUN za trgovinu i ribarstvo, društvo s ograničenom odgovornošću, OIB 05937969866, Cesta dr. Franje Tuđmana 210, 21212 Kaštel Sućurac</izvorni_sadrzaj>
    <derivirana_varijabla naziv="DomainObject.Predmet.ProtustrankaIDrugiAdressOIB_1">IGLUN za trgovinu i ribarstvo, društvo s ograničenom odgovornošću, OIB 05937969866, Cesta dr. Franje Tuđmana 210,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IGLUN za trgovinu i ribarstvo, društvo s ograničenom odgovornošću</item>
      <item>FINANCIJSKA AGENCIJA RC SPLIT</item>
    </izvorni_sadrzaj>
    <derivirana_varijabla naziv="DomainObject.Predmet.SudioniciListNaziv_1">
      <item>IGLUN za trgovinu i ribarstvo, društvo s ograničenom odgovornošću</item>
      <item>FINANCIJSKA AGENCIJA RC SPLIT</item>
    </derivirana_varijabla>
  </DomainObject.Predmet.SudioniciListNaziv>
  <DomainObject.Predmet.SudioniciListAdressOIB>
    <izvorni_sadrzaj>
      <item>IGLUN za trgovinu i ribarstvo, društvo s ograničenom odgovornošću, OIB 05937969866, Cesta dr. Franje Tuđmana 210,21212 Kaštel Sućurac</item>
      <item>FINANCIJSKA AGENCIJA RC SPLIT, OIB 85821130368, Mažuranićeva 24b,21000 Split</item>
    </izvorni_sadrzaj>
    <derivirana_varijabla naziv="DomainObject.Predmet.SudioniciListAdressOIB_1">
      <item>IGLUN za trgovinu i ribarstvo, društvo s ograničenom odgovornošću, OIB 05937969866, Cesta dr. Franje Tuđmana 210,21212 Kaštel Sućurac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CB3BA6-FF1B-495C-A06F-FDA10C477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818</properties:Words>
  <properties:Characters>4374</properties:Characters>
  <properties:Lines>134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2016-07-07T08:43:00Z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St-1888/2015-5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