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17EE7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D465E7">
                    <w:rPr>
                      <w:sz w:val="22"/>
                      <w:szCs w:val="22"/>
                    </w:rPr>
                    <w:t>175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  <w:r w:rsidR="00027922">
                    <w:rPr>
                      <w:sz w:val="22"/>
                      <w:szCs w:val="22"/>
                    </w:rPr>
                    <w:t>10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662a77" w14:paraId="f662a77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 xml:space="preserve">Financijske agencije, RC Zagreb, Podružnica Zagreb, Svibanjskih žrtava 1995. broj 1, nad dužnikom </w:t>
      </w:r>
      <w:r w:rsidR="004C021F">
        <w:t>ZOR AL j.d.o.o. OIB: 25159045412, MBS: 080942627, Batina, Kutina, Drage 4</w:t>
      </w:r>
      <w:r w:rsidR="00C945D5">
        <w:t xml:space="preserve">, </w:t>
      </w:r>
      <w:r w:rsidR="00995FB2" w:rsidRPr="00995FB2">
        <w:t>7. ožujka 2018. godine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4C021F">
        <w:t>ZOR AL j.d.o.o. OIB: 25159045412, MBS: 080942627, Batina, Kutina, Drage 4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49193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5</w:t>
      </w:r>
      <w:r w:rsidR="00995FB2" w:rsidRPr="00995FB2">
        <w:rPr>
          <w:b/>
          <w:u w:val="single"/>
        </w:rPr>
        <w:t xml:space="preserve">. travnja 2018. godine u </w:t>
      </w:r>
      <w:r w:rsidR="004C021F">
        <w:rPr>
          <w:b/>
          <w:u w:val="single"/>
        </w:rPr>
        <w:t>11,3</w:t>
      </w:r>
      <w:r w:rsidR="00717EE7">
        <w:rPr>
          <w:b/>
          <w:u w:val="single"/>
        </w:rPr>
        <w:t>0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4C021F" w:rsidR="004C021F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Dužnik</w:t>
      </w:r>
      <w:r w:rsidR="00EE4995">
        <w:t>:</w:t>
      </w:r>
      <w:r w:rsidRPr="00995FB2">
        <w:t xml:space="preserve"> </w:t>
      </w:r>
      <w:r w:rsidR="004C021F">
        <w:t xml:space="preserve">ZOR AL j.d.o.o. OIB: 25159045412, MBS: 080942627, Batina, Kutina, </w:t>
      </w:r>
    </w:p>
    <w:p w:rsidRDefault="004C021F" w:rsidP="004C021F" w:rsidR="004C021F">
      <w:pPr>
        <w:tabs>
          <w:tab w:pos="1276" w:val="left"/>
        </w:tabs>
        <w:ind w:left="720"/>
        <w:contextualSpacing/>
      </w:pPr>
      <w:r>
        <w:tab/>
      </w:r>
      <w:r>
        <w:tab/>
        <w:t>Drage 4</w:t>
      </w:r>
    </w:p>
    <w:p w:rsidRDefault="00995FB2" w:rsidP="004C021F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Zakonsk</w:t>
      </w:r>
      <w:r w:rsidR="00717EE7">
        <w:t>i zastupnik</w:t>
      </w:r>
      <w:r w:rsidRPr="00995FB2">
        <w:t xml:space="preserve"> dužnika, </w:t>
      </w:r>
      <w:r w:rsidR="00D465E7">
        <w:t>Jurica Zorić</w:t>
      </w:r>
      <w:r w:rsidR="00491933">
        <w:t xml:space="preserve">, </w:t>
      </w:r>
      <w:r w:rsidR="00D465E7">
        <w:t xml:space="preserve"> Kutina, Miroslava Krleže 30</w:t>
      </w:r>
      <w:r w:rsidR="00717EE7">
        <w:t>.</w:t>
      </w:r>
    </w:p>
    <w:p w:rsidRDefault="00995FB2" w:rsidP="00995FB2" w:rsidR="00995FB2" w:rsidRPr="00995FB2">
      <w:pPr>
        <w:tabs>
          <w:tab w:pos="1276" w:val="left"/>
        </w:tabs>
        <w:ind w:left="982"/>
        <w:contextualSpacing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D465E7">
        <w:t>9. studenog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D465E7">
        <w:t>390.296,26</w:t>
      </w:r>
      <w:r w:rsidR="00717EE7">
        <w:t xml:space="preserve"> </w:t>
      </w:r>
      <w:r w:rsidRPr="00995FB2">
        <w:t xml:space="preserve">kn, te da </w:t>
      </w:r>
      <w:r w:rsidR="00D465E7">
        <w:t>ima šesnaest</w:t>
      </w:r>
      <w:r w:rsidR="00717EE7">
        <w:t xml:space="preserve"> zaposlenih</w:t>
      </w:r>
      <w:r w:rsidRPr="00995FB2">
        <w:t xml:space="preserve">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8D4B30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 xml:space="preserve">dužnika je </w:t>
      </w:r>
      <w:r w:rsidR="00717EE7">
        <w:t xml:space="preserve">dostavio prokazni popis imovine iz kojeg je razvidno kako dužnik </w:t>
      </w:r>
      <w:r w:rsidRPr="00995FB2">
        <w:t>nema</w:t>
      </w:r>
      <w:r w:rsidR="00D465E7">
        <w:t xml:space="preserve"> vrijedne</w:t>
      </w:r>
      <w:r w:rsidRPr="00995FB2">
        <w:t xml:space="preserve"> </w:t>
      </w:r>
      <w:r w:rsidR="008D4B30">
        <w:t xml:space="preserve">imovine </w:t>
      </w:r>
      <w:r w:rsidR="007F7ED1">
        <w:t xml:space="preserve">niti </w:t>
      </w:r>
      <w:r w:rsidR="00D465E7">
        <w:t xml:space="preserve">ima </w:t>
      </w:r>
      <w:r w:rsidR="007F7ED1">
        <w:t>imovinskih prava.</w:t>
      </w:r>
    </w:p>
    <w:p w:rsidRDefault="007F7ED1" w:rsidP="00995FB2" w:rsidR="007F7ED1">
      <w:pPr>
        <w:ind w:firstLine="1428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Pr="00995FB2">
        <w:t>7. ožujka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dužnik </w:t>
      </w:r>
      <w:r w:rsidR="00D465E7">
        <w:t>ZOR AL j.d.o.o. OIB: 25159045412, MBS: 080942627, Batina, Kutina, Drage 4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D465E7">
        <w:rPr>
          <w:szCs w:val="20"/>
        </w:rPr>
        <w:t>Jurica Zorić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8D4B30" w:rsidP="00995FB2" w:rsidR="008D4B30" w:rsidRPr="00995FB2">
      <w:pPr>
        <w:rPr>
          <w:szCs w:val="20"/>
        </w:rPr>
      </w:pPr>
      <w:r>
        <w:rPr>
          <w:szCs w:val="20"/>
        </w:rPr>
        <w:t xml:space="preserve">Roč. </w:t>
      </w:r>
      <w:r w:rsidR="00491933">
        <w:rPr>
          <w:szCs w:val="20"/>
        </w:rPr>
        <w:t>5</w:t>
      </w:r>
      <w:r>
        <w:rPr>
          <w:szCs w:val="20"/>
        </w:rPr>
        <w:t>/4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922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D465E7">
      <w:t>75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7922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4C021F"/>
    <w:rsid w:val="004C1BC6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7ED1"/>
    <w:rsid w:val="00802450"/>
    <w:rsid w:val="008169C7"/>
    <w:rsid w:val="00850ECF"/>
    <w:rsid w:val="00883522"/>
    <w:rsid w:val="008912F6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657DA"/>
    <w:rsid w:val="00C82963"/>
    <w:rsid w:val="00C945D5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9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St-1175/2017</izvorni_sadrzaj>
    <derivirana_varijabla naziv="DomainObject.Predmet.OznakaBroj_1">St-1175/2017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ZOR AL j.d.o.o.</izvorni_sadrzaj>
    <derivirana_varijabla naziv="DomainObject.Predmet.ProtustrankaFormated_1">  ZOR AL j.d.o.o.</derivirana_varijabla>
  </DomainObject.Predmet.ProtustrankaFormated>
  <DomainObject.Predmet.ProtustrankaFormatedOIB>
    <izvorni_sadrzaj>  ZOR AL j.d.o.o., OIB 25159045412</izvorni_sadrzaj>
    <derivirana_varijabla naziv="DomainObject.Predmet.ProtustrankaFormatedOIB_1">  ZOR AL j.d.o.o., OIB 25159045412</derivirana_varijabla>
  </DomainObject.Predmet.ProtustrankaFormatedOIB>
  <DomainObject.Predmet.ProtustrankaFormatedWithAdress>
    <izvorni_sadrzaj> ZOR AL j.d.o.o., Drage 4, 31306 Batina</izvorni_sadrzaj>
    <derivirana_varijabla naziv="DomainObject.Predmet.ProtustrankaFormatedWithAdress_1"> ZOR AL j.d.o.o., Drage 4, 31306 Batina</derivirana_varijabla>
  </DomainObject.Predmet.ProtustrankaFormatedWithAdress>
  <DomainObject.Predmet.ProtustrankaFormatedWithAdressOIB>
    <izvorni_sadrzaj> ZOR AL j.d.o.o., OIB 25159045412, Drage 4, 31306 Batina</izvorni_sadrzaj>
    <derivirana_varijabla naziv="DomainObject.Predmet.ProtustrankaFormatedWithAdressOIB_1"> ZOR AL j.d.o.o., OIB 25159045412, Drage 4, 31306 Batina</derivirana_varijabla>
  </DomainObject.Predmet.ProtustrankaFormatedWithAdressOIB>
  <DomainObject.Predmet.ProtustrankaWithAdress>
    <izvorni_sadrzaj>ZOR AL j.d.o.o. Drage 4, 31306 Batina</izvorni_sadrzaj>
    <derivirana_varijabla naziv="DomainObject.Predmet.ProtustrankaWithAdress_1">ZOR AL j.d.o.o. Drage 4, 31306 Batina</derivirana_varijabla>
  </DomainObject.Predmet.ProtustrankaWithAdress>
  <DomainObject.Predmet.ProtustrankaWithAdressOIB>
    <izvorni_sadrzaj>ZOR AL j.d.o.o., OIB 25159045412, Drage 4, 31306 Batina</izvorni_sadrzaj>
    <derivirana_varijabla naziv="DomainObject.Predmet.ProtustrankaWithAdressOIB_1">ZOR AL j.d.o.o., OIB 25159045412, Drage 4, 31306 Batina</derivirana_varijabla>
  </DomainObject.Predmet.ProtustrankaWithAdressOIB>
  <DomainObject.Predmet.ProtustrankaNazivFormated>
    <izvorni_sadrzaj>ZOR AL j.d.o.o.</izvorni_sadrzaj>
    <derivirana_varijabla naziv="DomainObject.Predmet.ProtustrankaNazivFormated_1">ZOR AL j.d.o.o.</derivirana_varijabla>
  </DomainObject.Predmet.ProtustrankaNazivFormated>
  <DomainObject.Predmet.ProtustrankaNazivFormatedOIB>
    <izvorni_sadrzaj>ZOR AL j.d.o.o., OIB 25159045412</izvorni_sadrzaj>
    <derivirana_varijabla naziv="DomainObject.Predmet.ProtustrankaNazivFormatedOIB_1">ZOR AL j.d.o.o., OIB 25159045412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ZOR AL j.d.o.o.</item>
    </izvorni_sadrzaj>
    <derivirana_varijabla naziv="DomainObject.Predmet.ProtuStrankaListFormated_1">
      <item>ZOR AL j.d.o.o.</item>
    </derivirana_varijabla>
  </DomainObject.Predmet.ProtuStrankaListFormated>
  <DomainObject.Predmet.ProtuStrankaListFormatedOIB>
    <izvorni_sadrzaj>
      <item>ZOR AL j.d.o.o., OIB 25159045412</item>
    </izvorni_sadrzaj>
    <derivirana_varijabla naziv="DomainObject.Predmet.ProtuStrankaListFormatedOIB_1">
      <item>ZOR AL j.d.o.o., OIB 25159045412</item>
    </derivirana_varijabla>
  </DomainObject.Predmet.ProtuStrankaListFormatedOIB>
  <DomainObject.Predmet.ProtuStrankaListFormatedWithAdress>
    <izvorni_sadrzaj>
      <item>ZOR AL j.d.o.o., Drage 4, 31306 Batina</item>
    </izvorni_sadrzaj>
    <derivirana_varijabla naziv="DomainObject.Predmet.ProtuStrankaListFormatedWithAdress_1">
      <item>ZOR AL j.d.o.o., Drage 4, 31306 Batina</item>
    </derivirana_varijabla>
  </DomainObject.Predmet.ProtuStrankaListFormatedWithAdress>
  <DomainObject.Predmet.ProtuStrankaListFormatedWithAdressOIB>
    <izvorni_sadrzaj>
      <item>ZOR AL j.d.o.o., OIB 25159045412, Drage 4, 31306 Batina</item>
    </izvorni_sadrzaj>
    <derivirana_varijabla naziv="DomainObject.Predmet.ProtuStrankaListFormatedWithAdressOIB_1">
      <item>ZOR AL j.d.o.o., OIB 25159045412, Drage 4, 31306 Batina</item>
    </derivirana_varijabla>
  </DomainObject.Predmet.ProtuStrankaListFormatedWithAdressOIB>
  <DomainObject.Predmet.ProtuStrankaListNazivFormated>
    <izvorni_sadrzaj>
      <item>ZOR AL j.d.o.o.</item>
    </izvorni_sadrzaj>
    <derivirana_varijabla naziv="DomainObject.Predmet.ProtuStrankaListNazivFormated_1">
      <item>ZOR AL j.d.o.o.</item>
    </derivirana_varijabla>
  </DomainObject.Predmet.ProtuStrankaListNazivFormated>
  <DomainObject.Predmet.ProtuStrankaListNazivFormatedOIB>
    <izvorni_sadrzaj>
      <item>ZOR AL j.d.o.o., OIB 25159045412</item>
    </izvorni_sadrzaj>
    <derivirana_varijabla naziv="DomainObject.Predmet.ProtuStrankaListNazivFormatedOIB_1">
      <item>ZOR AL j.d.o.o., OIB 25159045412</item>
    </derivirana_varijabla>
  </DomainObject.Predmet.ProtuStrankaListNazivFormatedOIB>
  <DomainObject.Predmet.OstaliListFormated>
    <izvorni_sadrzaj>
      <item>Jurica Zorić</item>
    </izvorni_sadrzaj>
    <derivirana_varijabla naziv="DomainObject.Predmet.OstaliListFormated_1">
      <item>Jurica Zorić</item>
    </derivirana_varijabla>
  </DomainObject.Predmet.OstaliListFormated>
  <DomainObject.Predmet.OstaliListFormatedOIB>
    <izvorni_sadrzaj>
      <item>Jurica Zorić, OIB 50937743583</item>
    </izvorni_sadrzaj>
    <derivirana_varijabla naziv="DomainObject.Predmet.OstaliListFormatedOIB_1">
      <item>Jurica Zorić, OIB 50937743583</item>
    </derivirana_varijabla>
  </DomainObject.Predmet.OstaliListFormatedOIB>
  <DomainObject.Predmet.OstaliListFormatedWithAdress>
    <izvorni_sadrzaj>
      <item>Jurica Zorić, Miroslava Krleže 30, 44320 Kutina</item>
    </izvorni_sadrzaj>
    <derivirana_varijabla naziv="DomainObject.Predmet.OstaliListFormatedWithAdress_1">
      <item>Jurica Zorić, Miroslava Krleže 30, 44320 Kutina</item>
    </derivirana_varijabla>
  </DomainObject.Predmet.OstaliListFormatedWithAdress>
  <DomainObject.Predmet.OstaliListFormatedWithAdressOIB>
    <izvorni_sadrzaj>
      <item>Jurica Zorić, OIB 50937743583, Miroslava Krleže 30, 44320 Kutina</item>
    </izvorni_sadrzaj>
    <derivirana_varijabla naziv="DomainObject.Predmet.OstaliListFormatedWithAdressOIB_1">
      <item>Jurica Zorić, OIB 50937743583, Miroslava Krleže 30, 44320 Kutina</item>
    </derivirana_varijabla>
  </DomainObject.Predmet.OstaliListFormatedWithAdressOIB>
  <DomainObject.Predmet.OstaliListNazivFormated>
    <izvorni_sadrzaj>
      <item>Jurica Zorić</item>
    </izvorni_sadrzaj>
    <derivirana_varijabla naziv="DomainObject.Predmet.OstaliListNazivFormated_1">
      <item>Jurica Zorić</item>
    </derivirana_varijabla>
  </DomainObject.Predmet.OstaliListNazivFormated>
  <DomainObject.Predmet.OstaliListNazivFormatedOIB>
    <izvorni_sadrzaj>
      <item>Jurica Zorić, OIB 50937743583</item>
    </izvorni_sadrzaj>
    <derivirana_varijabla naziv="DomainObject.Predmet.OstaliListNazivFormatedOIB_1">
      <item>Jurica Zorić, OIB 50937743583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ZOR AL j.d.o.o.</izvorni_sadrzaj>
    <derivirana_varijabla naziv="DomainObject.Predmet.ProtustrankaIDrugi_1">ZOR AL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ZOR AL j.d.o.o., OIB 25159045412, Drage 4, 31306 Batina</izvorni_sadrzaj>
    <derivirana_varijabla naziv="DomainObject.Predmet.ProtustrankaIDrugiAdressOIB_1">ZOR AL j.d.o.o., OIB 25159045412, Drage 4, 31306 Batina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 AL j.d.o.o.</item>
      <item>FINA Regionalni centar Zagreb</item>
      <item>Jurica Zorić</item>
    </izvorni_sadrzaj>
    <derivirana_varijabla naziv="DomainObject.Predmet.SudioniciListNaziv_1">
      <item>ZOR AL j.d.o.o.</item>
      <item>FINA Regionalni centar Zagreb</item>
      <item>Jurica Zorić</item>
    </derivirana_varijabla>
  </DomainObject.Predmet.SudioniciListNaziv>
  <DomainObject.Predmet.SudioniciListAdressOIB>
    <izvorni_sadrzaj>
      <item>ZOR AL j.d.o.o., OIB 25159045412, Drage 4,31306 Batina</item>
      <item>FINA Regionalni centar Zagreb, OIB 85821130368, Trg svibanjskih žrtava 1995. 1,10000 Zagreb</item>
      <item>Jurica Zorić, OIB 50937743583, Miroslava Krleže 30,44320 Kutina</item>
    </izvorni_sadrzaj>
    <derivirana_varijabla naziv="DomainObject.Predmet.SudioniciListAdressOIB_1">
      <item>ZOR AL j.d.o.o., OIB 25159045412, Drage 4,31306 Batina</item>
      <item>FINA Regionalni centar Zagreb, OIB 85821130368, Trg svibanjskih žrtava 1995. 1,10000 Zagreb</item>
      <item>Jurica Zorić, OIB 50937743583, Miroslava Krleže 30,44320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25159045412</item>
      <item>, OIB 85821130368</item>
      <item>, OIB 50937743583</item>
    </izvorni_sadrzaj>
    <derivirana_varijabla naziv="DomainObject.Predmet.SudioniciListNazivOIB_1">
      <item>, OIB 25159045412</item>
      <item>, OIB 85821130368</item>
      <item>, OIB 50937743583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2371</properties:Characters>
  <properties:Lines>86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2018-03-07T12:08:00Z</dcterms:created>
  <dc:creator>Snježana Andrijanić</dc:creator>
  <cp:lastModifiedBy>Snježana Andrijanić</cp:lastModifiedBy>
  <cp:lastPrinted>2018-03-07T12:08:00Z</cp:lastPrinted>
  <dcterms:modified xmlns:xsi="http://www.w3.org/2001/XMLSchema-instance" xsi:type="dcterms:W3CDTF">2018-03-12T11:54:00Z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St-1175-17.docx)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