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70847" w:rsidRPr="00C61EDF">
        <w:trPr>
          <w:trHeight w:val="2231"/>
        </w:trPr>
        <w:tc>
          <w:tcPr>
            <w:tcW w:type="dxa" w:w="3369"/>
            <w:vAlign w:val="center"/>
          </w:tcPr>
          <w:p w:rsidRDefault="00070847" w:rsidP="00A66C00" w:rsidR="0007084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70847" w:rsidP="00A66C00" w:rsidR="0007084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70847" w:rsidP="00A66C00" w:rsidR="0007084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70847" w:rsidP="00DA5B9D" w:rsidR="0007084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  <w:sz w:val="24"/>
              </w:rPr>
            </w:pPr>
          </w:p>
          <w:p w:rsidRDefault="00070847" w:rsidP="00C230FA" w:rsidR="0007084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C230FA">
              <w:rPr>
                <w:noProof/>
                <w:sz w:val="24"/>
                <w:szCs w:val="24"/>
              </w:rPr>
              <w:t>505</w:t>
            </w:r>
            <w:r>
              <w:rPr>
                <w:noProof/>
                <w:sz w:val="24"/>
                <w:szCs w:val="24"/>
              </w:rPr>
              <w:t>/2018</w:t>
            </w:r>
          </w:p>
        </w:tc>
      </w:tr>
    </w:tbl>
    <w:p w14:textId="217c45b" w14:paraId="217c45b" w:rsidRDefault="008B157B" w:rsidP="008B157B" w:rsidR="008B157B" w:rsidRPr="00564E07">
      <w:pPr>
        <w15:collapsed w:val="false"/>
      </w:pPr>
    </w:p>
    <w:p w:rsidRDefault="008B157B" w:rsidP="00C230FA" w:rsidR="008B157B" w:rsidRPr="00564E07">
      <w:pPr>
        <w:pStyle w:val="Naslov1"/>
        <w:spacing w:after="160" w:before="16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C230FA" w:rsidR="008B157B" w:rsidRPr="00564E07">
      <w:pPr>
        <w:pStyle w:val="Naslov2"/>
        <w:spacing w:after="160" w:before="16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C230FA" w:rsidRPr="00C230FA">
        <w:rPr>
          <w:lang w:val="hr-HR"/>
        </w:rPr>
        <w:t>BILOKAPIĆ j.d.o.o. za ugostiteljstvo, OIB: 94403419656, Fra Stjepana Vrlića 14, Omiš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C230FA">
        <w:rPr>
          <w:szCs w:val="24"/>
          <w:lang w:val="hr-HR"/>
        </w:rPr>
        <w:t>13. srpnja</w:t>
      </w:r>
      <w:r w:rsidR="00070847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C230FA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230FA" w:rsidRPr="00C230FA">
        <w:rPr>
          <w:szCs w:val="24"/>
        </w:rPr>
        <w:t>BILOKAPIĆ j.d.o.o. za ugostiteljstvo, OIB: 9440</w:t>
      </w:r>
      <w:r w:rsidR="00C230FA">
        <w:rPr>
          <w:szCs w:val="24"/>
        </w:rPr>
        <w:t>3419656, Fra Stjepana Vrlića 14</w:t>
      </w:r>
      <w:r w:rsidR="00070847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</w:t>
      </w:r>
      <w:r w:rsidR="00C230FA">
        <w:rPr>
          <w:rFonts w:cs="Times New Roman" w:eastAsia="Times New Roman"/>
          <w:szCs w:val="24"/>
          <w:lang w:eastAsia="hr-HR"/>
        </w:rPr>
        <w:t>za 31. kolovoza</w:t>
      </w:r>
      <w:r w:rsidR="00070847">
        <w:t xml:space="preserve"> 2018</w:t>
      </w:r>
      <w:r w:rsidR="00595F34" w:rsidRPr="00564E07">
        <w:t>. u</w:t>
      </w:r>
      <w:r w:rsidR="00595F34">
        <w:t xml:space="preserve"> </w:t>
      </w:r>
      <w:r w:rsidR="00070847">
        <w:t>09</w:t>
      </w:r>
      <w:r w:rsidR="00595F34">
        <w:t>:</w:t>
      </w:r>
      <w:r w:rsidR="00C230FA">
        <w:t>00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70847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230FA" w:rsidR="00BC56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C230FA" w:rsidRPr="00C230FA">
        <w:rPr>
          <w:rFonts w:cs="Times New Roman" w:eastAsia="Times New Roman"/>
          <w:szCs w:val="24"/>
          <w:lang w:eastAsia="hr-HR"/>
        </w:rPr>
        <w:t>Mario Rosandić, Sapci, Sapci 144</w:t>
      </w:r>
    </w:p>
    <w:p w:rsidRDefault="00682C50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C230FA">
        <w:t>Mariu Rosandiću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C230FA" w:rsidR="00381069" w:rsidRPr="00564E07">
      <w:pPr>
        <w:spacing w:after="100" w:before="18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C230FA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C230FA">
        <w:rPr>
          <w:szCs w:val="24"/>
        </w:rPr>
        <w:t>19. siječnja 2018.,</w:t>
      </w:r>
      <w:r w:rsidR="00CD7749">
        <w:rPr>
          <w:szCs w:val="24"/>
        </w:rPr>
        <w:t xml:space="preserve"> na temelju odredbe čl. </w:t>
      </w:r>
      <w:r w:rsidR="00C230FA">
        <w:rPr>
          <w:szCs w:val="24"/>
        </w:rPr>
        <w:t>429</w:t>
      </w:r>
      <w:r w:rsidR="00CD7749">
        <w:rPr>
          <w:szCs w:val="24"/>
        </w:rPr>
        <w:t>.  st. 1</w:t>
      </w:r>
      <w:r w:rsidR="00C230FA">
        <w:rPr>
          <w:szCs w:val="24"/>
        </w:rPr>
        <w:t xml:space="preserve">. </w:t>
      </w:r>
      <w:r w:rsidR="00C230FA" w:rsidRPr="00C230FA">
        <w:t>Stečajnog zakona („Narodne novine“ 71/15 i 104/17; dalje SZ)</w:t>
      </w:r>
      <w:r w:rsidR="00C230FA">
        <w:t>,</w:t>
      </w:r>
      <w:r w:rsidR="00CD7749">
        <w:rPr>
          <w:szCs w:val="24"/>
        </w:rPr>
        <w:t xml:space="preserve"> zahtjev za provedbu skraćenog stečajnog postupka nad dužnikom </w:t>
      </w:r>
      <w:r w:rsidR="00C230FA" w:rsidRPr="00C230FA">
        <w:rPr>
          <w:szCs w:val="24"/>
        </w:rPr>
        <w:t>BILOKAPIĆ j.d.o.o. za ugostiteljstvo, OIB: 9440</w:t>
      </w:r>
      <w:r w:rsidR="00C230FA">
        <w:rPr>
          <w:szCs w:val="24"/>
        </w:rPr>
        <w:t>3419656, Fra Stjepana Vrlića 14</w:t>
      </w:r>
      <w:r w:rsidR="00CD7749">
        <w:rPr>
          <w:szCs w:val="24"/>
        </w:rPr>
        <w:t>.</w:t>
      </w:r>
      <w:r w:rsidR="00C230FA">
        <w:rPr>
          <w:szCs w:val="24"/>
        </w:rPr>
        <w:t xml:space="preserve"> </w:t>
      </w:r>
      <w:r w:rsidRPr="00C87988">
        <w:rPr>
          <w:szCs w:val="24"/>
        </w:rPr>
        <w:t xml:space="preserve">U prijedlogu se navodi da dužnik na dan </w:t>
      </w:r>
      <w:r w:rsidR="00C230FA">
        <w:rPr>
          <w:szCs w:val="24"/>
        </w:rPr>
        <w:t>12. siječnja 2018.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C230FA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C230FA">
        <w:rPr>
          <w:szCs w:val="24"/>
        </w:rPr>
        <w:t>15.452,56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C230FA" w:rsidR="00C87988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C230FA">
        <w:rPr>
          <w:rFonts w:cs="Times New Roman" w:eastAsia="Times New Roman"/>
          <w:szCs w:val="24"/>
          <w:lang w:eastAsia="hr-HR"/>
        </w:rPr>
        <w:t>8. svibnja 2018.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C230FA">
        <w:rPr>
          <w:rFonts w:cs="Times New Roman" w:eastAsia="Times New Roman"/>
          <w:szCs w:val="24"/>
          <w:lang w:eastAsia="hr-HR"/>
        </w:rPr>
        <w:t>86/2018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C230FA" w:rsidR="00682C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C230FA">
        <w:rPr>
          <w:rFonts w:cs="Times New Roman" w:eastAsia="Times New Roman"/>
          <w:szCs w:val="24"/>
          <w:lang w:eastAsia="hr-HR"/>
        </w:rPr>
        <w:t>7. lipnja 2018.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C230FA">
        <w:rPr>
          <w:rFonts w:cs="Times New Roman" w:eastAsia="Times New Roman"/>
          <w:szCs w:val="24"/>
          <w:lang w:eastAsia="hr-HR"/>
        </w:rPr>
        <w:t>86/2018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C230FA">
        <w:rPr>
          <w:rFonts w:cs="Times New Roman" w:eastAsia="Times New Roman"/>
          <w:szCs w:val="24"/>
          <w:lang w:eastAsia="hr-HR"/>
        </w:rPr>
        <w:t>19. lipnja 2018.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C230FA" w:rsidR="00682C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C230FA">
        <w:rPr>
          <w:rFonts w:cs="Times New Roman" w:eastAsia="Times New Roman"/>
          <w:szCs w:val="24"/>
          <w:lang w:eastAsia="hr-HR"/>
        </w:rPr>
        <w:t>505/2018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C230FA" w:rsidR="00682C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C230FA" w:rsidR="00682C50">
      <w:pPr>
        <w:spacing w:before="14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C230FA" w:rsidR="00381069" w:rsidRPr="00564E07">
      <w:pPr>
        <w:spacing w:before="140"/>
        <w:jc w:val="center"/>
        <w:rPr>
          <w:szCs w:val="24"/>
        </w:rPr>
      </w:pPr>
      <w:r w:rsidRPr="00564E07">
        <w:rPr>
          <w:szCs w:val="24"/>
        </w:rPr>
        <w:t>U Splitu</w:t>
      </w:r>
      <w:r w:rsidR="00C230FA">
        <w:rPr>
          <w:szCs w:val="24"/>
        </w:rPr>
        <w:t xml:space="preserve"> 13. srpnja 2018.</w:t>
      </w:r>
      <w:r w:rsidR="000D5CA4" w:rsidRPr="00564E07">
        <w:rPr>
          <w:szCs w:val="24"/>
        </w:rPr>
        <w:t xml:space="preserve"> </w:t>
      </w:r>
    </w:p>
    <w:p w:rsidRDefault="00C230FA" w:rsidP="00C230FA" w:rsidR="000D5CA4" w:rsidRPr="00564E07">
      <w:pPr>
        <w:spacing w:before="140"/>
        <w:ind w:left="6372"/>
        <w:jc w:val="center"/>
      </w:pPr>
      <w:r w:rsidRPr="00564E07">
        <w:t>Sutkinja</w:t>
      </w:r>
    </w:p>
    <w:p w:rsidRDefault="00C230FA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C230FA" w:rsidP="00381069" w:rsidR="00381069" w:rsidRPr="00564E07">
      <w:r>
        <w:t>Uputa</w:t>
      </w:r>
      <w:r w:rsidRPr="00C230FA">
        <w:t xml:space="preserve"> o pravnom lijeku</w:t>
      </w:r>
      <w:r w:rsidR="00381069" w:rsidRPr="00564E07">
        <w:t>:</w:t>
      </w:r>
      <w:r>
        <w:t xml:space="preserve"> </w:t>
      </w:r>
      <w:r w:rsidR="00381069"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070847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031">
          <w:rPr>
            <w:noProof/>
          </w:rPr>
          <w:t>3</w:t>
        </w:r>
        <w:r>
          <w:fldChar w:fldCharType="end"/>
        </w:r>
        <w:r w:rsidR="00C230FA">
          <w:tab/>
          <w:t>Poslovni broj: 11.St-505</w:t>
        </w:r>
        <w:r w:rsidR="00070847">
          <w:t>/2018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0847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C1031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C569D"/>
    <w:rsid w:val="00C230FA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BILOKAPIĆ j.d.o.o. za ugostiteljstvo</izvorni_sadrzaj>
    <derivirana_varijabla naziv="DomainObject.Predmet.ProtustrankaFormated_1">  BILOKAPIĆ j.d.o.o. za ugostiteljstvo</derivirana_varijabla>
  </DomainObject.Predmet.ProtustrankaFormated>
  <DomainObject.Predmet.ProtustrankaFormatedOIB>
    <izvorni_sadrzaj>  BILOKAPIĆ j.d.o.o. za ugostiteljstvo, OIB 94403419656</izvorni_sadrzaj>
    <derivirana_varijabla naziv="DomainObject.Predmet.ProtustrankaFormatedOIB_1">  BILOKAPIĆ j.d.o.o. za ugostiteljstvo, OIB 94403419656</derivirana_varijabla>
  </DomainObject.Predmet.ProtustrankaFormatedOIB>
  <DomainObject.Predmet.ProtustrankaFormatedWithAdress>
    <izvorni_sadrzaj> BILOKAPIĆ j.d.o.o. za ugostiteljstvo, Fra Stjepana Vrlića 14, 21310 Omiš</izvorni_sadrzaj>
    <derivirana_varijabla naziv="DomainObject.Predmet.ProtustrankaFormatedWithAdress_1"> BILOKAPIĆ j.d.o.o. za ugostiteljstvo, Fra Stjepana Vrlića 14, 21310 Omiš</derivirana_varijabla>
  </DomainObject.Predmet.ProtustrankaFormatedWithAdress>
  <DomainObject.Predmet.ProtustrankaFormatedWithAdressOIB>
    <izvorni_sadrzaj> BILOKAPIĆ j.d.o.o. za ugostiteljstvo, OIB 94403419656, Fra Stjepana Vrlića 14, 21310 Omiš</izvorni_sadrzaj>
    <derivirana_varijabla naziv="DomainObject.Predmet.ProtustrankaFormatedWithAdressOIB_1"> BILOKAPIĆ j.d.o.o. za ugostiteljstvo, OIB 94403419656, Fra Stjepana Vrlića 14, 21310 Omiš</derivirana_varijabla>
  </DomainObject.Predmet.ProtustrankaFormatedWithAdressOIB>
  <DomainObject.Predmet.ProtustrankaWithAdress>
    <izvorni_sadrzaj>BILOKAPIĆ j.d.o.o. za ugostiteljstvo Fra Stjepana Vrlića 14, 21310 Omiš</izvorni_sadrzaj>
    <derivirana_varijabla naziv="DomainObject.Predmet.ProtustrankaWithAdress_1">BILOKAPIĆ j.d.o.o. za ugostiteljstvo Fra Stjepana Vrlića 14, 21310 Omiš</derivirana_varijabla>
  </DomainObject.Predmet.ProtustrankaWithAdress>
  <DomainObject.Predmet.ProtustrankaWithAdressOIB>
    <izvorni_sadrzaj>BILOKAPIĆ j.d.o.o. za ugostiteljstvo, OIB 94403419656, Fra Stjepana Vrlića 14, 21310 Omiš</izvorni_sadrzaj>
    <derivirana_varijabla naziv="DomainObject.Predmet.ProtustrankaWithAdressOIB_1">BILOKAPIĆ j.d.o.o. za ugostiteljstvo, OIB 94403419656, Fra Stjepana Vrlića 14, 21310 Omiš</derivirana_varijabla>
  </DomainObject.Predmet.ProtustrankaWithAdressOIB>
  <DomainObject.Predmet.ProtustrankaNazivFormated>
    <izvorni_sadrzaj>BILOKAPIĆ j.d.o.o. za ugostiteljstvo</izvorni_sadrzaj>
    <derivirana_varijabla naziv="DomainObject.Predmet.ProtustrankaNazivFormated_1">BILOKAPIĆ j.d.o.o. za ugostiteljstvo</derivirana_varijabla>
  </DomainObject.Predmet.ProtustrankaNazivFormated>
  <DomainObject.Predmet.ProtustrankaNazivFormatedOIB>
    <izvorni_sadrzaj>BILOKAPIĆ j.d.o.o. za ugostiteljstvo, OIB 94403419656</izvorni_sadrzaj>
    <derivirana_varijabla naziv="DomainObject.Predmet.ProtustrankaNazivFormatedOIB_1">BILOKAPIĆ j.d.o.o. za ugostiteljstvo, OIB 94403419656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BILOKAPIĆ j.d.o.o. za ugostiteljstvo</item>
    </izvorni_sadrzaj>
    <derivirana_varijabla naziv="DomainObject.Predmet.ProtuStrankaListFormated_1">
      <item>BILOKAPIĆ j.d.o.o. za ugostiteljstvo</item>
    </derivirana_varijabla>
  </DomainObject.Predmet.ProtuStrankaListFormated>
  <DomainObject.Predmet.ProtuStrankaListFormatedOIB>
    <izvorni_sadrzaj>
      <item>BILOKAPIĆ j.d.o.o. za ugostiteljstvo, OIB 94403419656</item>
    </izvorni_sadrzaj>
    <derivirana_varijabla naziv="DomainObject.Predmet.ProtuStrankaListFormatedOIB_1">
      <item>BILOKAPIĆ j.d.o.o. za ugostiteljstvo, OIB 94403419656</item>
    </derivirana_varijabla>
  </DomainObject.Predmet.ProtuStrankaListFormatedOIB>
  <DomainObject.Predmet.ProtuStrankaListFormatedWithAdress>
    <izvorni_sadrzaj>
      <item>BILOKAPIĆ j.d.o.o. za ugostiteljstvo, Fra Stjepana Vrlića 14, 21310 Omiš</item>
    </izvorni_sadrzaj>
    <derivirana_varijabla naziv="DomainObject.Predmet.ProtuStrankaListFormatedWithAdress_1">
      <item>BILOKAPIĆ j.d.o.o. za ugostiteljstvo, Fra Stjepana Vrlića 14, 21310 Omiš</item>
    </derivirana_varijabla>
  </DomainObject.Predmet.ProtuStrankaListFormatedWithAdress>
  <DomainObject.Predmet.ProtuStrankaListFormatedWithAdressOIB>
    <izvorni_sadrzaj>
      <item>BILOKAPIĆ j.d.o.o. za ugostiteljstvo, OIB 94403419656, Fra Stjepana Vrlića 14, 21310 Omiš</item>
    </izvorni_sadrzaj>
    <derivirana_varijabla naziv="DomainObject.Predmet.ProtuStrankaListFormatedWithAdressOIB_1">
      <item>BILOKAPIĆ j.d.o.o. za ugostiteljstvo, OIB 94403419656, Fra Stjepana Vrlića 14, 21310 Omiš</item>
    </derivirana_varijabla>
  </DomainObject.Predmet.ProtuStrankaListFormatedWithAdressOIB>
  <DomainObject.Predmet.ProtuStrankaListNazivFormated>
    <izvorni_sadrzaj>
      <item>BILOKAPIĆ j.d.o.o. za ugostiteljstvo</item>
    </izvorni_sadrzaj>
    <derivirana_varijabla naziv="DomainObject.Predmet.ProtuStrankaListNazivFormated_1">
      <item>BILOKAPIĆ j.d.o.o. za ugostiteljstvo</item>
    </derivirana_varijabla>
  </DomainObject.Predmet.ProtuStrankaListNazivFormated>
  <DomainObject.Predmet.ProtuStrankaListNazivFormatedOIB>
    <izvorni_sadrzaj>
      <item>BILOKAPIĆ j.d.o.o. za ugostiteljstvo, OIB 94403419656</item>
    </izvorni_sadrzaj>
    <derivirana_varijabla naziv="DomainObject.Predmet.ProtuStrankaListNazivFormatedOIB_1">
      <item>BILOKAPIĆ j.d.o.o. za ugostiteljstvo, OIB 94403419656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BILOKAPIĆ j.d.o.o. za ugostiteljstvo</izvorni_sadrzaj>
    <derivirana_varijabla naziv="DomainObject.Predmet.ProtustrankaIDrugi_1">BILOKAPIĆ j.d.o.o. za ugostiteljstvo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BILOKAPIĆ j.d.o.o. za ugostiteljstvo, OIB 94403419656, Fra Stjepana Vrlića 14, 21310 Omiš</izvorni_sadrzaj>
    <derivirana_varijabla naziv="DomainObject.Predmet.ProtustrankaIDrugiAdressOIB_1">BILOKAPIĆ j.d.o.o. za ugostiteljstvo, OIB 94403419656, Fra Stjepana Vrlića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BILOKAPIĆ j.d.o.o. za ugostiteljstvo</item>
      <item>Ministarstvo financija RH</item>
      <item>ŽUPANIJSKO DRŽAVNO ODVJETNIŠTVO U SPLITU</item>
    </izvorni_sadrzaj>
    <derivirana_varijabla naziv="DomainObject.Predmet.SudioniciListNaziv_1">
      <item>BILOKAPIĆ j.d.o.o. za ugostiteljstvo</item>
      <item>Ministarstvo financija RH</item>
      <item>ŽUPANIJSKO DRŽAVNO ODVJETNIŠTVO U SPLITU</item>
    </derivirana_varijabla>
  </DomainObject.Predmet.SudioniciListNaziv>
  <DomainObject.Predmet.SudioniciListAdressOIB>
    <izvorni_sadrzaj>
      <item>BILOKAPIĆ j.d.o.o. za ugostiteljstvo, OIB 94403419656, Fra Stjepana Vrlića 14,21310 Omiš</item>
      <item>Ministarstvo financija RH, OIB 18683136487</item>
      <item>ŽUPANIJSKO DRŽAVNO ODVJETNIŠTVO U SPLITU</item>
    </izvorni_sadrzaj>
    <derivirana_varijabla naziv="DomainObject.Predmet.SudioniciListAdressOIB_1">
      <item>BILOKAPIĆ j.d.o.o. za ugostiteljstvo, OIB 94403419656, Fra Stjepana Vrlića 14,21310 Omiš</item>
      <item>Ministarstvo financija RH,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94403419656</item>
      <item>, OIB 18683136487</item>
      <item>, OIB null</item>
    </izvorni_sadrzaj>
    <derivirana_varijabla naziv="DomainObject.Predmet.SudioniciListNazivOIB_1">
      <item>, OIB 94403419656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C1ECA-CA0D-4625-8DBE-AFF9A2C5E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4493</properties:Characters>
  <properties:Lines>104</properties:Lines>
  <properties:Paragraphs>49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2018-07-13T06:08:00Z</cp:lastPrinted>
  <dcterms:modified xmlns:xsi="http://www.w3.org/2001/XMLSchema-instance" xsi:type="dcterms:W3CDTF">2018-07-13T06:44:00Z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(St-505-2018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