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35b4" w14:paraId="9b335b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8F777E">
        <w:t>2411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F777E">
        <w:t>2411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F777E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8F777E" w:rsidRPr="008F777E">
        <w:t>Z. A. ZDRAVLJE j.d.o.o.</w:t>
      </w:r>
      <w:r w:rsidR="00C95BAB">
        <w:t xml:space="preserve">, </w:t>
      </w:r>
      <w:proofErr w:type="spellStart"/>
      <w:r w:rsidR="008F777E" w:rsidRPr="008F777E">
        <w:t>Domaslovec</w:t>
      </w:r>
      <w:proofErr w:type="spellEnd"/>
      <w:r w:rsidR="008F777E" w:rsidRPr="008F777E">
        <w:t xml:space="preserve"> (Samobor)</w:t>
      </w:r>
      <w:r w:rsidR="002A2FA9">
        <w:t>,</w:t>
      </w:r>
      <w:r w:rsidR="00C10C26" w:rsidRPr="00C10C26">
        <w:t xml:space="preserve"> </w:t>
      </w:r>
      <w:r w:rsidR="008F777E" w:rsidRPr="008F777E">
        <w:t>Krmica I 4</w:t>
      </w:r>
      <w:r w:rsidR="00C95BAB" w:rsidRPr="009F1879">
        <w:t xml:space="preserve">, </w:t>
      </w:r>
      <w:r w:rsidR="002A2FA9">
        <w:t xml:space="preserve"> </w:t>
      </w:r>
      <w:r w:rsidR="00C10C26">
        <w:t xml:space="preserve">MBS: </w:t>
      </w:r>
      <w:r w:rsidR="008F777E" w:rsidRPr="008F777E">
        <w:t>080852795</w:t>
      </w:r>
      <w:r w:rsidR="00C10C26">
        <w:t xml:space="preserve">, </w:t>
      </w:r>
      <w:r w:rsidR="00C95BAB" w:rsidRPr="009F1879">
        <w:t>OIB:</w:t>
      </w:r>
      <w:r w:rsidR="00C95BAB">
        <w:t xml:space="preserve"> </w:t>
      </w:r>
      <w:r w:rsidR="008F777E" w:rsidRPr="008F777E">
        <w:t>95158246976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782E56">
        <w:t>2</w:t>
      </w:r>
      <w:r w:rsidR="00C95BAB">
        <w:t>.</w:t>
      </w:r>
      <w:r w:rsidR="00782E56">
        <w:t>288</w:t>
      </w:r>
      <w:r w:rsidR="00C95BAB">
        <w:t>,</w:t>
      </w:r>
      <w:r w:rsidR="00782E56">
        <w:t>96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2E56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8F777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10C26"/>
    <w:rsid w:val="00C25912"/>
    <w:rsid w:val="00C31890"/>
    <w:rsid w:val="00C575FE"/>
    <w:rsid w:val="00C64233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St-2411/2015</izvorni_sadrzaj>
    <derivirana_varijabla naziv="DomainObject.Predmet.OznakaBroj_1">St-2411/2015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 A. ZDRAVLJE j.d.o.o.</izvorni_sadrzaj>
    <derivirana_varijabla naziv="DomainObject.Predmet.ProtustrankaFormated_1">  Z. A. ZDRAVLJE j.d.o.o.</derivirana_varijabla>
  </DomainObject.Predmet.ProtustrankaFormated>
  <DomainObject.Predmet.ProtustrankaFormatedOIB>
    <izvorni_sadrzaj>  Z. A. ZDRAVLJE j.d.o.o., OIB 95158246976</izvorni_sadrzaj>
    <derivirana_varijabla naziv="DomainObject.Predmet.ProtustrankaFormatedOIB_1">  Z. A. ZDRAVLJE j.d.o.o., OIB 95158246976</derivirana_varijabla>
  </DomainObject.Predmet.ProtustrankaFormatedOIB>
  <DomainObject.Predmet.ProtustrankaFormatedWithAdress>
    <izvorni_sadrzaj> Z. A. ZDRAVLJE j.d.o.o., Krmica I 4, 10430 Domaslovec</izvorni_sadrzaj>
    <derivirana_varijabla naziv="DomainObject.Predmet.ProtustrankaFormatedWithAdress_1"> Z. A. ZDRAVLJE j.d.o.o., Krmica I 4, 10430 Domaslovec</derivirana_varijabla>
  </DomainObject.Predmet.ProtustrankaFormatedWithAdress>
  <DomainObject.Predmet.ProtustrankaFormatedWithAdressOIB>
    <izvorni_sadrzaj> Z. A. ZDRAVLJE j.d.o.o., OIB 95158246976, Krmica I 4, 10430 Domaslovec</izvorni_sadrzaj>
    <derivirana_varijabla naziv="DomainObject.Predmet.ProtustrankaFormatedWithAdressOIB_1"> Z. A. ZDRAVLJE j.d.o.o., OIB 95158246976, Krmica I 4, 10430 Domaslovec</derivirana_varijabla>
  </DomainObject.Predmet.ProtustrankaFormatedWithAdressOIB>
  <DomainObject.Predmet.ProtustrankaWithAdress>
    <izvorni_sadrzaj>Z. A. ZDRAVLJE j.d.o.o. Krmica I 4, 10430 Domaslovec</izvorni_sadrzaj>
    <derivirana_varijabla naziv="DomainObject.Predmet.ProtustrankaWithAdress_1">Z. A. ZDRAVLJE j.d.o.o. Krmica I 4, 10430 Domaslovec</derivirana_varijabla>
  </DomainObject.Predmet.ProtustrankaWithAdress>
  <DomainObject.Predmet.ProtustrankaWithAdressOIB>
    <izvorni_sadrzaj>Z. A. ZDRAVLJE j.d.o.o., OIB 95158246976, Krmica I 4, 10430 Domaslovec</izvorni_sadrzaj>
    <derivirana_varijabla naziv="DomainObject.Predmet.ProtustrankaWithAdressOIB_1">Z. A. ZDRAVLJE j.d.o.o., OIB 95158246976, Krmica I 4, 10430 Domaslovec</derivirana_varijabla>
  </DomainObject.Predmet.ProtustrankaWithAdressOIB>
  <DomainObject.Predmet.ProtustrankaNazivFormated>
    <izvorni_sadrzaj>Z. A. ZDRAVLJE j.d.o.o.</izvorni_sadrzaj>
    <derivirana_varijabla naziv="DomainObject.Predmet.ProtustrankaNazivFormated_1">Z. A. ZDRAVLJE j.d.o.o.</derivirana_varijabla>
  </DomainObject.Predmet.ProtustrankaNazivFormated>
  <DomainObject.Predmet.ProtustrankaNazivFormatedOIB>
    <izvorni_sadrzaj>Z. A. ZDRAVLJE j.d.o.o., OIB 95158246976</izvorni_sadrzaj>
    <derivirana_varijabla naziv="DomainObject.Predmet.ProtustrankaNazivFormatedOIB_1">Z. A. ZDRAVLJE j.d.o.o., OIB 95158246976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 A. ZDRAVLJE j.d.o.o.</item>
    </izvorni_sadrzaj>
    <derivirana_varijabla naziv="DomainObject.Predmet.ProtuStrankaListFormated_1">
      <item>Z. A. ZDRAVLJE j.d.o.o.</item>
    </derivirana_varijabla>
  </DomainObject.Predmet.ProtuStrankaListFormated>
  <DomainObject.Predmet.ProtuStrankaListFormatedOIB>
    <izvorni_sadrzaj>
      <item>Z. A. ZDRAVLJE j.d.o.o., OIB 95158246976</item>
    </izvorni_sadrzaj>
    <derivirana_varijabla naziv="DomainObject.Predmet.ProtuStrankaListFormatedOIB_1">
      <item>Z. A. ZDRAVLJE j.d.o.o., OIB 95158246976</item>
    </derivirana_varijabla>
  </DomainObject.Predmet.ProtuStrankaListFormatedOIB>
  <DomainObject.Predmet.ProtuStrankaListFormatedWithAdress>
    <izvorni_sadrzaj>
      <item>Z. A. ZDRAVLJE j.d.o.o., Krmica I 4, 10430 Domaslovec</item>
    </izvorni_sadrzaj>
    <derivirana_varijabla naziv="DomainObject.Predmet.ProtuStrankaListFormatedWithAdress_1">
      <item>Z. A. ZDRAVLJE j.d.o.o., Krmica I 4, 10430 Domaslovec</item>
    </derivirana_varijabla>
  </DomainObject.Predmet.ProtuStrankaListFormatedWithAdress>
  <DomainObject.Predmet.ProtuStrankaListFormatedWithAdressOIB>
    <izvorni_sadrzaj>
      <item>Z. A. ZDRAVLJE j.d.o.o., OIB 95158246976, Krmica I 4, 10430 Domaslovec</item>
    </izvorni_sadrzaj>
    <derivirana_varijabla naziv="DomainObject.Predmet.ProtuStrankaListFormatedWithAdressOIB_1">
      <item>Z. A. ZDRAVLJE j.d.o.o., OIB 95158246976, Krmica I 4, 10430 Domaslovec</item>
    </derivirana_varijabla>
  </DomainObject.Predmet.ProtuStrankaListFormatedWithAdressOIB>
  <DomainObject.Predmet.ProtuStrankaListNazivFormated>
    <izvorni_sadrzaj>
      <item>Z. A. ZDRAVLJE j.d.o.o.</item>
    </izvorni_sadrzaj>
    <derivirana_varijabla naziv="DomainObject.Predmet.ProtuStrankaListNazivFormated_1">
      <item>Z. A. ZDRAVLJE j.d.o.o.</item>
    </derivirana_varijabla>
  </DomainObject.Predmet.ProtuStrankaListNazivFormated>
  <DomainObject.Predmet.ProtuStrankaListNazivFormatedOIB>
    <izvorni_sadrzaj>
      <item>Z. A. ZDRAVLJE j.d.o.o., OIB 95158246976</item>
    </izvorni_sadrzaj>
    <derivirana_varijabla naziv="DomainObject.Predmet.ProtuStrankaListNazivFormatedOIB_1">
      <item>Z. A. ZDRAVLJE j.d.o.o., OIB 95158246976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 A. ZDRAVLJE j.d.o.o.</izvorni_sadrzaj>
    <derivirana_varijabla naziv="DomainObject.Predmet.ProtustrankaIDrugi_1">Z. A. ZDRAVLJE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 A. ZDRAVLJE j.d.o.o., OIB 95158246976, Krmica I 4, 10430 Domaslovec</izvorni_sadrzaj>
    <derivirana_varijabla naziv="DomainObject.Predmet.ProtustrankaIDrugiAdressOIB_1">Z. A. ZDRAVLJE j.d.o.o., OIB 95158246976, Krmica I 4, 10430 Domaslovec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 A. ZDRAVLJE j.d.o.o.</item>
    </izvorni_sadrzaj>
    <derivirana_varijabla naziv="DomainObject.Predmet.SudioniciListNaziv_1">
      <item>FINA Regionalni centar Zagreb</item>
      <item>Z. A. ZDRAVLJE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Z. A. ZDRAVLJE j.d.o.o., OIB 95158246976, Krmica I 4,10430 Domaslovec</item>
    </izvorni_sadrzaj>
    <derivirana_varijabla naziv="DomainObject.Predmet.SudioniciListAdressOIB_1">
      <item>FINA Regionalni centar Zagreb, OIB 85821130368, Trg svibanjskih žrtava 1995. 1,10000 Zagreb</item>
      <item>Z. A. ZDRAVLJE j.d.o.o., OIB 95158246976, Krmica I 4,10430 Domaslovec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95158246976</item>
    </izvorni_sadrzaj>
    <derivirana_varijabla naziv="DomainObject.Predmet.SudioniciListNazivOIB_1">
      <item>, OIB 85821130368</item>
      <item>, OIB 95158246976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2016-02-12T12:57:00Z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