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0539" w14:paraId="575053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7B66">
        <w:rPr>
          <w:rFonts w:cs="Times New Roman" w:eastAsia="Times New Roman"/>
          <w:szCs w:val="20"/>
          <w:lang w:eastAsia="hr-HR"/>
        </w:rPr>
        <w:t>5191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F77B66">
        <w:rPr>
          <w:rFonts w:cs="Times New Roman" w:eastAsia="Times New Roman"/>
          <w:szCs w:val="24"/>
          <w:lang w:eastAsia="hr-HR"/>
        </w:rPr>
        <w:t xml:space="preserve">CENTAR ZA RAZVOJ KREATIVNIH POTENCIJALA GENIUS, Zagreb, Davorina Bazjanca 27, registarski broj 21006228, OIB:18397509919,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5C6B1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F77B66" w:rsidRPr="00F77B66">
        <w:t>CENTAR ZA RAZVOJ KREATIVNIH POTENCIJALA GENIUS, Zagreb, Davorina Bazjanca 27, registarski broj 21006228, OIB:18397509919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F77B66" w:rsidRPr="00F77B66">
        <w:rPr>
          <w:rFonts w:cs="Times New Roman" w:eastAsia="Times New Roman"/>
          <w:szCs w:val="24"/>
          <w:lang w:eastAsia="hr-HR" w:val="en-GB"/>
        </w:rPr>
        <w:t>CENTAR ZA RAZVOJ KREATIVNIH POTENCIJALA GENIUS, Zagreb, Davorina Bazjanca 27, registarski broj 21006228, OIB:18397509919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5C6B1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C6B1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50C22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77B66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C22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0C22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0C2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0C2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C22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0C22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0C2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0C2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5191</izvorni_sadrzaj>
    <derivirana_varijabla naziv="DomainObject.Predmet.Broj_1">5191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St-5191/2015</izvorni_sadrzaj>
    <derivirana_varijabla naziv="DomainObject.Predmet.OznakaBroj_1">St-5191/2015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RAZVOJ KREATIVNIH POTENCIJALA GENIUS</izvorni_sadrzaj>
    <derivirana_varijabla naziv="DomainObject.Predmet.ProtustrankaFormated_1">  CENTAR ZA RAZVOJ KREATIVNIH POTENCIJALA GENIUS</derivirana_varijabla>
  </DomainObject.Predmet.ProtustrankaFormated>
  <DomainObject.Predmet.ProtustrankaFormatedOIB>
    <izvorni_sadrzaj>  CENTAR ZA RAZVOJ KREATIVNIH POTENCIJALA GENIUS, OIB 18397509919</izvorni_sadrzaj>
    <derivirana_varijabla naziv="DomainObject.Predmet.ProtustrankaFormatedOIB_1">  CENTAR ZA RAZVOJ KREATIVNIH POTENCIJALA GENIUS, OIB 18397509919</derivirana_varijabla>
  </DomainObject.Predmet.ProtustrankaFormatedOIB>
  <DomainObject.Predmet.ProtustrankaFormatedWithAdress>
    <izvorni_sadrzaj> CENTAR ZA RAZVOJ KREATIVNIH POTENCIJALA GENIUS, Davorina Bazjanca 27, 10000 Zagreb</izvorni_sadrzaj>
    <derivirana_varijabla naziv="DomainObject.Predmet.ProtustrankaFormatedWithAdress_1"> CENTAR ZA RAZVOJ KREATIVNIH POTENCIJALA GENIUS, Davorina Bazjanca 27, 10000 Zagreb</derivirana_varijabla>
  </DomainObject.Predmet.ProtustrankaFormatedWithAdress>
  <DomainObject.Predmet.ProtustrankaFormatedWithAdressOIB>
    <izvorni_sadrzaj> CENTAR ZA RAZVOJ KREATIVNIH POTENCIJALA GENIUS, OIB 18397509919, Davorina Bazjanca 27, 10000 Zagreb</izvorni_sadrzaj>
    <derivirana_varijabla naziv="DomainObject.Predmet.ProtustrankaFormatedWithAdressOIB_1"> CENTAR ZA RAZVOJ KREATIVNIH POTENCIJALA GENIUS, OIB 18397509919, Davorina Bazjanca 27, 10000 Zagreb</derivirana_varijabla>
  </DomainObject.Predmet.ProtustrankaFormatedWithAdressOIB>
  <DomainObject.Predmet.ProtustrankaWithAdress>
    <izvorni_sadrzaj>CENTAR ZA RAZVOJ KREATIVNIH POTENCIJALA GENIUS Davorina Bazjanca 27, 10000 Zagreb</izvorni_sadrzaj>
    <derivirana_varijabla naziv="DomainObject.Predmet.ProtustrankaWithAdress_1">CENTAR ZA RAZVOJ KREATIVNIH POTENCIJALA GENIUS Davorina Bazjanca 27, 10000 Zagreb</derivirana_varijabla>
  </DomainObject.Predmet.ProtustrankaWithAdress>
  <DomainObject.Predmet.ProtustrankaWithAdressOIB>
    <izvorni_sadrzaj>CENTAR ZA RAZVOJ KREATIVNIH POTENCIJALA GENIUS, OIB 18397509919, Davorina Bazjanca 27, 10000 Zagreb</izvorni_sadrzaj>
    <derivirana_varijabla naziv="DomainObject.Predmet.ProtustrankaWithAdressOIB_1">CENTAR ZA RAZVOJ KREATIVNIH POTENCIJALA GENIUS, OIB 18397509919, Davorina Bazjanca 27, 10000 Zagreb</derivirana_varijabla>
  </DomainObject.Predmet.ProtustrankaWithAdressOIB>
  <DomainObject.Predmet.ProtustrankaNazivFormated>
    <izvorni_sadrzaj>CENTAR ZA RAZVOJ KREATIVNIH POTENCIJALA GENIUS</izvorni_sadrzaj>
    <derivirana_varijabla naziv="DomainObject.Predmet.ProtustrankaNazivFormated_1">CENTAR ZA RAZVOJ KREATIVNIH POTENCIJALA GENIUS</derivirana_varijabla>
  </DomainObject.Predmet.ProtustrankaNazivFormated>
  <DomainObject.Predmet.ProtustrankaNazivFormatedOIB>
    <izvorni_sadrzaj>CENTAR ZA RAZVOJ KREATIVNIH POTENCIJALA GENIUS, OIB 18397509919</izvorni_sadrzaj>
    <derivirana_varijabla naziv="DomainObject.Predmet.ProtustrankaNazivFormatedOIB_1">CENTAR ZA RAZVOJ KREATIVNIH POTENCIJALA GENIUS, OIB 18397509919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RAZVOJ KREATIVNIH POTENCIJALA GENIUS</item>
    </izvorni_sadrzaj>
    <derivirana_varijabla naziv="DomainObject.Predmet.ProtuStrankaListFormated_1">
      <item>CENTAR ZA RAZVOJ KREATIVNIH POTENCIJALA GENIUS</item>
    </derivirana_varijabla>
  </DomainObject.Predmet.ProtuStrankaListFormated>
  <DomainObject.Predmet.ProtuStrankaListFormatedOIB>
    <izvorni_sadrzaj>
      <item>CENTAR ZA RAZVOJ KREATIVNIH POTENCIJALA GENIUS, OIB 18397509919</item>
    </izvorni_sadrzaj>
    <derivirana_varijabla naziv="DomainObject.Predmet.ProtuStrankaListFormatedOIB_1">
      <item>CENTAR ZA RAZVOJ KREATIVNIH POTENCIJALA GENIUS, OIB 18397509919</item>
    </derivirana_varijabla>
  </DomainObject.Predmet.ProtuStrankaListFormatedOIB>
  <DomainObject.Predmet.ProtuStrankaListFormatedWithAdress>
    <izvorni_sadrzaj>
      <item>CENTAR ZA RAZVOJ KREATIVNIH POTENCIJALA GENIUS, Davorina Bazjanca 27, 10000 Zagreb</item>
    </izvorni_sadrzaj>
    <derivirana_varijabla naziv="DomainObject.Predmet.ProtuStrankaListFormatedWithAdress_1">
      <item>CENTAR ZA RAZVOJ KREATIVNIH POTENCIJALA GENIUS, Davorina Bazjanca 27, 10000 Zagreb</item>
    </derivirana_varijabla>
  </DomainObject.Predmet.ProtuStrankaListFormatedWithAdress>
  <DomainObject.Predmet.ProtuStrankaListFormatedWithAdressOIB>
    <izvorni_sadrzaj>
      <item>CENTAR ZA RAZVOJ KREATIVNIH POTENCIJALA GENIUS, OIB 18397509919, Davorina Bazjanca 27, 10000 Zagreb</item>
    </izvorni_sadrzaj>
    <derivirana_varijabla naziv="DomainObject.Predmet.ProtuStrankaListFormatedWithAdressOIB_1">
      <item>CENTAR ZA RAZVOJ KREATIVNIH POTENCIJALA GENIUS, OIB 18397509919, Davorina Bazjanca 27, 10000 Zagreb</item>
    </derivirana_varijabla>
  </DomainObject.Predmet.ProtuStrankaListFormatedWithAdressOIB>
  <DomainObject.Predmet.ProtuStrankaListNazivFormated>
    <izvorni_sadrzaj>
      <item>CENTAR ZA RAZVOJ KREATIVNIH POTENCIJALA GENIUS</item>
    </izvorni_sadrzaj>
    <derivirana_varijabla naziv="DomainObject.Predmet.ProtuStrankaListNazivFormated_1">
      <item>CENTAR ZA RAZVOJ KREATIVNIH POTENCIJALA GENIUS</item>
    </derivirana_varijabla>
  </DomainObject.Predmet.ProtuStrankaListNazivFormated>
  <DomainObject.Predmet.ProtuStrankaListNazivFormatedOIB>
    <izvorni_sadrzaj>
      <item>CENTAR ZA RAZVOJ KREATIVNIH POTENCIJALA GENIUS, OIB 18397509919</item>
    </izvorni_sadrzaj>
    <derivirana_varijabla naziv="DomainObject.Predmet.ProtuStrankaListNazivFormatedOIB_1">
      <item>CENTAR ZA RAZVOJ KREATIVNIH POTENCIJALA GENIUS, OIB 18397509919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RAZVOJ KREATIVNIH POTENCIJALA GENIUS</izvorni_sadrzaj>
    <derivirana_varijabla naziv="DomainObject.Predmet.ProtustrankaIDrugi_1">CENTAR ZA RAZVOJ KREATIVNIH POTENCIJALA GENIUS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RAZVOJ KREATIVNIH POTENCIJALA GENIUS, OIB 18397509919, Davorina Bazjanca 27, 10000 Zagreb</izvorni_sadrzaj>
    <derivirana_varijabla naziv="DomainObject.Predmet.ProtustrankaIDrugiAdressOIB_1">CENTAR ZA RAZVOJ KREATIVNIH POTENCIJALA GENIUS, OIB 18397509919, Davorina Bazjanca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RAZVOJ KREATIVNIH POTENCIJALA GENIUS</item>
      <item>FINA Regionalni centar Zagreb</item>
    </izvorni_sadrzaj>
    <derivirana_varijabla naziv="DomainObject.Predmet.SudioniciListNaziv_1">
      <item>CENTAR ZA RAZVOJ KREATIVNIH POTENCIJALA GENIUS</item>
      <item>FINA Regionalni centar Zagreb</item>
    </derivirana_varijabla>
  </DomainObject.Predmet.SudioniciListNaziv>
  <DomainObject.Predmet.SudioniciListAdressOIB>
    <izvorni_sadrzaj>
      <item>CENTAR ZA RAZVOJ KREATIVNIH POTENCIJALA GENIUS, OIB 18397509919, Davorina Bazjanca 27,10000 Zagreb</item>
      <item>FINA Regionalni centar Zagreb, OIB 85821130368, Trg svibanjskih žrtava 1995. Br. 1,10000 Zagreb</item>
    </izvorni_sadrzaj>
    <derivirana_varijabla naziv="DomainObject.Predmet.SudioniciListAdressOIB_1">
      <item>CENTAR ZA RAZVOJ KREATIVNIH POTENCIJALA GENIUS, OIB 18397509919, Davorina Bazjanca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18397509919</item>
      <item>, OIB 85821130368</item>
    </izvorni_sadrzaj>
    <derivirana_varijabla naziv="DomainObject.Predmet.SudioniciListNazivOIB_1">
      <item>, OIB 18397509919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1920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2015-11-23T10:32:00Z</dcterms:created>
  <dc:creator>Mario Žišković</dc:creator>
  <cp:lastModifiedBy>Marijan Marković</cp:lastModifiedBy>
  <cp:lastPrinted>2015-11-23T10:31:00Z</cp:lastPrinted>
  <dcterms:modified xmlns:xsi="http://www.w3.org/2001/XMLSchema-instance" xsi:type="dcterms:W3CDTF">2015-11-23T10:32:00Z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