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a09e" w14:paraId="c3aa09e" w:rsidRDefault="00AE649C" w:rsidP="00FA5B5E" w:rsidR="00AE649C" w:rsidRPr="00B76F3C">
      <w:pPr>
        <w:pStyle w:val="Naslov3"/>
        <w15:collapsed w:val="false"/>
      </w:pPr>
    </w:p>
    <w:p w:rsidRDefault="005E217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E2170" w:rsidP="005E2170" w:rsidR="005E2170" w:rsidRPr="005E2170">
      <w:pPr>
        <w:spacing w:after="0"/>
        <w:jc w:val="right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ab/>
        <w:t xml:space="preserve">  Poslovni broj 3 St-329/2016-8</w:t>
      </w:r>
    </w:p>
    <w:p w:rsidRDefault="005E2170" w:rsidP="005E2170" w:rsidR="005E2170" w:rsidRPr="005E21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ind w:firstLine="708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>REPUBLIKA HRVATSKA</w:t>
      </w:r>
    </w:p>
    <w:p w:rsidRDefault="005E2170" w:rsidP="005E2170" w:rsidR="005E2170" w:rsidRPr="005E2170">
      <w:pPr>
        <w:spacing w:after="0"/>
        <w:ind w:firstLine="708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>TRGOVAČKI SUD U ZADRU</w:t>
      </w:r>
    </w:p>
    <w:p w:rsidRDefault="005E2170" w:rsidP="005E2170" w:rsidR="005E2170" w:rsidRPr="005E2170">
      <w:pPr>
        <w:spacing w:after="0"/>
        <w:ind w:firstLine="708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>Zadar, Dr. Franje Tuđmana 35</w:t>
      </w:r>
    </w:p>
    <w:p w:rsidRDefault="005E2170" w:rsidP="005E2170" w:rsidR="005E2170" w:rsidRPr="005E21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jc w:val="center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R E P U B L I K A  H R V A T S K A </w:t>
      </w:r>
    </w:p>
    <w:p w:rsidRDefault="005E2170" w:rsidP="005E2170" w:rsidR="005E2170" w:rsidRPr="005E21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jc w:val="center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>R J E Š E NJ E</w:t>
      </w:r>
    </w:p>
    <w:p w:rsidRDefault="005E2170" w:rsidP="005E2170" w:rsidR="005E2170" w:rsidRPr="005E2170">
      <w:pPr>
        <w:spacing w:after="0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Trgovački sud u Zadru, OIB: 39670464653, po sutkinji Tini Grgas, povodom prijedloga Financijske agencije, Regionalnog centra Split, Podružnice Zadar, Ivana Danila 4, Zadar od 4. ožujka 2016. za otvaranje stečajnoga postupka nad dužnikom PREDOVAN d.o.o. sa sjedištem u </w:t>
      </w:r>
      <w:proofErr w:type="spellStart"/>
      <w:r w:rsidRPr="005E2170">
        <w:rPr>
          <w:rFonts w:cs="Times New Roman" w:eastAsia="Times New Roman"/>
          <w:lang w:eastAsia="hr-HR"/>
        </w:rPr>
        <w:t>Vrsima</w:t>
      </w:r>
      <w:proofErr w:type="spellEnd"/>
      <w:r w:rsidRPr="005E2170">
        <w:rPr>
          <w:rFonts w:cs="Times New Roman" w:eastAsia="Times New Roman"/>
          <w:lang w:eastAsia="hr-HR"/>
        </w:rPr>
        <w:t xml:space="preserve"> (Općina </w:t>
      </w:r>
      <w:proofErr w:type="spellStart"/>
      <w:r w:rsidRPr="005E2170">
        <w:rPr>
          <w:rFonts w:cs="Times New Roman" w:eastAsia="Times New Roman"/>
          <w:lang w:eastAsia="hr-HR"/>
        </w:rPr>
        <w:t>Vrsi</w:t>
      </w:r>
      <w:proofErr w:type="spellEnd"/>
      <w:r w:rsidRPr="005E2170">
        <w:rPr>
          <w:rFonts w:cs="Times New Roman" w:eastAsia="Times New Roman"/>
          <w:lang w:eastAsia="hr-HR"/>
        </w:rPr>
        <w:t xml:space="preserve">), </w:t>
      </w:r>
      <w:proofErr w:type="spellStart"/>
      <w:r w:rsidRPr="005E2170">
        <w:rPr>
          <w:rFonts w:cs="Times New Roman" w:eastAsia="Times New Roman"/>
          <w:lang w:eastAsia="hr-HR"/>
        </w:rPr>
        <w:t>Vrsi</w:t>
      </w:r>
      <w:proofErr w:type="spellEnd"/>
      <w:r w:rsidRPr="005E2170">
        <w:rPr>
          <w:rFonts w:cs="Times New Roman" w:eastAsia="Times New Roman"/>
          <w:lang w:eastAsia="hr-HR"/>
        </w:rPr>
        <w:t xml:space="preserve"> 7, OIB: 06961817121, 1. lipnja 2016. </w:t>
      </w:r>
    </w:p>
    <w:p w:rsidRDefault="005E2170" w:rsidP="005E2170" w:rsidR="005E2170" w:rsidRPr="005E21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jc w:val="center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>r i j e š i o   j e</w:t>
      </w:r>
    </w:p>
    <w:p w:rsidRDefault="005E2170" w:rsidP="005E2170" w:rsidR="005E2170" w:rsidRPr="005E21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I. Branko </w:t>
      </w:r>
      <w:proofErr w:type="spellStart"/>
      <w:r w:rsidRPr="005E2170">
        <w:rPr>
          <w:rFonts w:cs="Times New Roman" w:eastAsia="Times New Roman"/>
          <w:lang w:eastAsia="hr-HR"/>
        </w:rPr>
        <w:t>Morić</w:t>
      </w:r>
      <w:proofErr w:type="spellEnd"/>
      <w:r w:rsidRPr="005E2170">
        <w:rPr>
          <w:rFonts w:cs="Times New Roman" w:eastAsia="Times New Roman"/>
          <w:lang w:eastAsia="hr-HR"/>
        </w:rPr>
        <w:t xml:space="preserve"> iz Zadra, Miroslava Krleže 1E, OIB: 89888559843, imenuje se za privremenog stečajnog upravitelja dužnika PREDOVAN d.o.o. sa sjedištem u </w:t>
      </w:r>
      <w:proofErr w:type="spellStart"/>
      <w:r w:rsidRPr="005E2170">
        <w:rPr>
          <w:rFonts w:cs="Times New Roman" w:eastAsia="Times New Roman"/>
          <w:lang w:eastAsia="hr-HR"/>
        </w:rPr>
        <w:t>Vrsima</w:t>
      </w:r>
      <w:proofErr w:type="spellEnd"/>
      <w:r w:rsidRPr="005E2170">
        <w:rPr>
          <w:rFonts w:cs="Times New Roman" w:eastAsia="Times New Roman"/>
          <w:lang w:eastAsia="hr-HR"/>
        </w:rPr>
        <w:t xml:space="preserve"> (Općina </w:t>
      </w:r>
      <w:proofErr w:type="spellStart"/>
      <w:r w:rsidRPr="005E2170">
        <w:rPr>
          <w:rFonts w:cs="Times New Roman" w:eastAsia="Times New Roman"/>
          <w:lang w:eastAsia="hr-HR"/>
        </w:rPr>
        <w:t>Vrsi</w:t>
      </w:r>
      <w:proofErr w:type="spellEnd"/>
      <w:r w:rsidRPr="005E2170">
        <w:rPr>
          <w:rFonts w:cs="Times New Roman" w:eastAsia="Times New Roman"/>
          <w:lang w:eastAsia="hr-HR"/>
        </w:rPr>
        <w:t xml:space="preserve">), </w:t>
      </w:r>
      <w:proofErr w:type="spellStart"/>
      <w:r w:rsidRPr="005E2170">
        <w:rPr>
          <w:rFonts w:cs="Times New Roman" w:eastAsia="Times New Roman"/>
          <w:lang w:eastAsia="hr-HR"/>
        </w:rPr>
        <w:t>Vrsi</w:t>
      </w:r>
      <w:proofErr w:type="spellEnd"/>
      <w:r w:rsidRPr="005E2170">
        <w:rPr>
          <w:rFonts w:cs="Times New Roman" w:eastAsia="Times New Roman"/>
          <w:lang w:eastAsia="hr-HR"/>
        </w:rPr>
        <w:t xml:space="preserve"> 7, OIB: 06961817121.</w:t>
      </w:r>
    </w:p>
    <w:p w:rsidRDefault="005E2170" w:rsidP="005E2170" w:rsidR="005E2170" w:rsidRPr="005E21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II. Nalaže se privremenom stečajnom upravitelju u roku od 30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5E2170" w:rsidP="005E2170" w:rsidR="005E2170" w:rsidRPr="005E21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privremenog stečajnog upravitelja dužniku.  </w:t>
      </w:r>
    </w:p>
    <w:p w:rsidRDefault="005E2170" w:rsidP="005E2170" w:rsidR="005E2170" w:rsidRPr="005E21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jc w:val="center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>Obrazloženje</w:t>
      </w:r>
      <w:r w:rsidRPr="005E2170">
        <w:rPr>
          <w:rFonts w:cs="Times New Roman" w:eastAsia="Times New Roman"/>
          <w:lang w:eastAsia="hr-HR"/>
        </w:rPr>
        <w:tab/>
      </w:r>
    </w:p>
    <w:p w:rsidRDefault="005E2170" w:rsidP="005E2170" w:rsidR="005E2170" w:rsidRPr="005E21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Rješenjem ovog suda poslovni broj gornji od 17. svibnja 2016., a povodom prijedloga Financije agencije od 4. ožujka 2016., pokrenut je prethodni postupak te su zakazana ročišta radi očitovanja o prijedlogu i rasprave o pretpostavkama za otvaranje stečajnoga postupka nad uvodno označenim dužnikom za dan 1. lipnja 2016. </w:t>
      </w:r>
    </w:p>
    <w:p w:rsidRDefault="005E2170" w:rsidP="005E2170" w:rsidR="005E2170" w:rsidRPr="005E21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S obzirom da na navedena ročišta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5E2170" w:rsidP="005E2170" w:rsidR="005E2170" w:rsidRPr="005E21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 dok se odluka suda iz točke III. izreke rješenja temelji na odredbi čl. 120. st. 2. SZ-a. </w:t>
      </w:r>
    </w:p>
    <w:p w:rsidRDefault="005E2170" w:rsidP="005E2170" w:rsidR="005E2170" w:rsidRPr="005E21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jc w:val="center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lastRenderedPageBreak/>
        <w:t xml:space="preserve">U Zadru 1. lipnja 2016.  </w:t>
      </w:r>
    </w:p>
    <w:p w:rsidRDefault="005E2170" w:rsidP="005E2170" w:rsidR="005E2170" w:rsidRPr="005E2170">
      <w:pPr>
        <w:spacing w:after="0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  </w:t>
      </w:r>
      <w:r w:rsidRPr="005E2170">
        <w:rPr>
          <w:rFonts w:cs="Times New Roman" w:eastAsia="Times New Roman"/>
          <w:lang w:eastAsia="hr-HR"/>
        </w:rPr>
        <w:tab/>
      </w:r>
    </w:p>
    <w:p w:rsidRDefault="005E2170" w:rsidP="005E2170" w:rsidR="005E2170" w:rsidRPr="005E21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5E2170" w:rsidP="005E2170" w:rsidR="005E2170" w:rsidRPr="005E2170">
      <w:pPr>
        <w:spacing w:after="0"/>
        <w:jc w:val="right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  </w:t>
      </w:r>
      <w:r w:rsidRPr="005E2170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Tina Grgas</w:t>
      </w:r>
    </w:p>
    <w:p w:rsidRDefault="005E2170" w:rsidP="005E2170" w:rsidR="005E2170" w:rsidRPr="005E21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>UPUTA O PRAVNOM LIJEKU:</w:t>
      </w:r>
    </w:p>
    <w:p w:rsidRDefault="005E2170" w:rsidP="005E2170" w:rsidR="005E2170" w:rsidRPr="005E2170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5E2170" w:rsidP="005E2170" w:rsidR="005E2170" w:rsidRPr="005E217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ind w:firstLine="360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Dostaviti : </w:t>
      </w:r>
    </w:p>
    <w:p w:rsidRDefault="005E2170" w:rsidP="005E2170" w:rsidR="005E2170" w:rsidRPr="005E217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>Privremenom stečajnom upravitelju uz izjavu i potvrdu o imenovanju-e-</w:t>
      </w:r>
      <w:proofErr w:type="spellStart"/>
      <w:r w:rsidRPr="005E2170">
        <w:rPr>
          <w:rFonts w:cs="Times New Roman" w:eastAsia="Times New Roman"/>
          <w:lang w:eastAsia="hr-HR"/>
        </w:rPr>
        <w:t>mailom</w:t>
      </w:r>
      <w:proofErr w:type="spellEnd"/>
      <w:r w:rsidRPr="005E2170">
        <w:rPr>
          <w:rFonts w:cs="Times New Roman" w:eastAsia="Times New Roman"/>
          <w:lang w:eastAsia="hr-HR"/>
        </w:rPr>
        <w:t xml:space="preserve"> </w:t>
      </w:r>
    </w:p>
    <w:p w:rsidRDefault="005E2170" w:rsidP="005E2170" w:rsidR="005E2170" w:rsidRPr="005E217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Sudskom registru ovog suda radi upisa zabilježbe imenovanja privr.st.upr. </w:t>
      </w:r>
    </w:p>
    <w:p w:rsidRDefault="005E2170" w:rsidP="005E2170" w:rsidR="005E2170" w:rsidRPr="005E217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E-oglasna ploča suda </w:t>
      </w:r>
    </w:p>
    <w:p w:rsidRDefault="005E2170" w:rsidP="005E2170" w:rsidR="005E2170" w:rsidRPr="005E217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E2170">
        <w:rPr>
          <w:rFonts w:cs="Times New Roman" w:eastAsia="Times New Roman"/>
          <w:lang w:eastAsia="hr-HR"/>
        </w:rPr>
        <w:t xml:space="preserve">U spis      </w:t>
      </w:r>
    </w:p>
    <w:p w:rsidRDefault="005E2170" w:rsidP="005E2170" w:rsidR="005E2170" w:rsidRPr="005E21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rPr>
          <w:rFonts w:cs="Times New Roman" w:eastAsia="Times New Roman"/>
          <w:lang w:eastAsia="hr-HR"/>
        </w:rPr>
      </w:pPr>
    </w:p>
    <w:p w:rsidRDefault="005E2170" w:rsidP="005E2170" w:rsidR="005E2170" w:rsidRPr="005E217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170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75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St-329/2016-8</izvorni_sadrzaj>
    <derivirana_varijabla naziv="DomainObject.Oznaka_1">St-329/2016-8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PREDOVAN društvo s ograničenom odgovornošću za trgovinu i poslovne usluge</izvorni_sadrzaj>
    <derivirana_varijabla naziv="DomainObject.Predmet.ProtustrankaFormated_1">  PREDOVAN društvo s ograničenom odgovornošću za trgovinu i poslovne usluge</derivirana_varijabla>
  </DomainObject.Predmet.ProtustrankaFormated>
  <DomainObject.Predmet.ProtustrankaFormatedOIB>
    <izvorni_sadrzaj>  PREDOVAN društvo s ograničenom odgovornošću za trgovinu i poslovne usluge, OIB 06961817121</izvorni_sadrzaj>
    <derivirana_varijabla naziv="DomainObject.Predmet.ProtustrankaFormatedOIB_1">  PREDOVAN društvo s ograničenom odgovornošću za trgovinu i poslovne usluge, OIB 06961817121</derivirana_varijabla>
  </DomainObject.Predmet.ProtustrankaFormatedOIB>
  <DomainObject.Predmet.ProtustrankaFormatedWithAdress>
    <izvorni_sadrzaj> PREDOVAN društvo s ograničenom odgovornošću za trgovinu i poslovne usluge, Vrsi 7, 23235 Vrsi</izvorni_sadrzaj>
    <derivirana_varijabla naziv="DomainObject.Predmet.ProtustrankaFormatedWithAdress_1"> PREDOVAN društvo s ograničenom odgovornošću za trgovinu i poslovne usluge, Vrsi 7, 23235 Vrsi</derivirana_varijabla>
  </DomainObject.Predmet.ProtustrankaFormatedWithAdress>
  <DomainObject.Predmet.ProtustrankaFormatedWithAdressOIB>
    <izvorni_sadrzaj> PREDOVAN društvo s ograničenom odgovornošću za trgovinu i poslovne usluge, OIB 06961817121, Vrsi 7, 23235 Vrsi</izvorni_sadrzaj>
    <derivirana_varijabla naziv="DomainObject.Predmet.ProtustrankaFormatedWithAdressOIB_1"> PREDOVAN društvo s ograničenom odgovornošću za trgovinu i poslovne usluge, OIB 06961817121, Vrsi 7, 23235 Vrsi</derivirana_varijabla>
  </DomainObject.Predmet.ProtustrankaFormatedWithAdressOIB>
  <DomainObject.Predmet.ProtustrankaWithAdress>
    <izvorni_sadrzaj>PREDOVAN društvo s ograničenom odgovornošću za trgovinu i poslovne usluge Vrsi 7, 23235 Vrsi</izvorni_sadrzaj>
    <derivirana_varijabla naziv="DomainObject.Predmet.ProtustrankaWithAdress_1">PREDOVAN društvo s ograničenom odgovornošću za trgovinu i poslovne usluge Vrsi 7, 23235 Vrsi</derivirana_varijabla>
  </DomainObject.Predmet.ProtustrankaWithAdress>
  <DomainObject.Predmet.ProtustrankaWithAdressOIB>
    <izvorni_sadrzaj>PREDOVAN društvo s ograničenom odgovornošću za trgovinu i poslovne usluge, OIB 06961817121, Vrsi 7, 23235 Vrsi</izvorni_sadrzaj>
    <derivirana_varijabla naziv="DomainObject.Predmet.ProtustrankaWithAdressOIB_1">PREDOVAN društvo s ograničenom odgovornošću za trgovinu i poslovne usluge, OIB 06961817121, Vrsi 7, 23235 Vrsi</derivirana_varijabla>
  </DomainObject.Predmet.ProtustrankaWithAdressOIB>
  <DomainObject.Predmet.ProtustrankaNazivFormated>
    <izvorni_sadrzaj>PREDOVAN društvo s ograničenom odgovornošću za trgovinu i poslovne usluge</izvorni_sadrzaj>
    <derivirana_varijabla naziv="DomainObject.Predmet.ProtustrankaNazivFormated_1">PREDOVAN društvo s ograničenom odgovornošću za trgovinu i poslovne usluge</derivirana_varijabla>
  </DomainObject.Predmet.ProtustrankaNazivFormated>
  <DomainObject.Predmet.ProtustrankaNazivFormatedOIB>
    <izvorni_sadrzaj>PREDOVAN društvo s ograničenom odgovornošću za trgovinu i poslovne usluge, OIB 06961817121</izvorni_sadrzaj>
    <derivirana_varijabla naziv="DomainObject.Predmet.ProtustrankaNazivFormatedOIB_1">PREDOVAN društvo s ograničenom odgovornošću za trgovinu i poslovne usluge, OIB 06961817121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66421.08</izvorni_sadrzaj>
    <derivirana_varijabla naziv="DomainObject.Predmet.TrenutnaVrijednost_1">66421.08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PREDOVAN društvo s ograničenom odgovornošću za trgovinu i poslovne usluge</item>
    </izvorni_sadrzaj>
    <derivirana_varijabla naziv="DomainObject.Predmet.ProtuStrankaListFormated_1">
      <item>PREDOVAN društvo s ograničenom odgovornošću za trgovinu i poslovne usluge</item>
    </derivirana_varijabla>
  </DomainObject.Predmet.ProtuStrankaListFormated>
  <DomainObject.Predmet.ProtuStrankaListFormatedOIB>
    <izvorni_sadrzaj>
      <item>PREDOVAN društvo s ograničenom odgovornošću za trgovinu i poslovne usluge, OIB 06961817121</item>
    </izvorni_sadrzaj>
    <derivirana_varijabla naziv="DomainObject.Predmet.ProtuStrankaListFormatedOIB_1">
      <item>PREDOVAN društvo s ograničenom odgovornošću za trgovinu i poslovne usluge, OIB 06961817121</item>
    </derivirana_varijabla>
  </DomainObject.Predmet.ProtuStrankaListFormatedOIB>
  <DomainObject.Predmet.ProtuStrankaListFormatedWithAdress>
    <izvorni_sadrzaj>
      <item>PREDOVAN društvo s ograničenom odgovornošću za trgovinu i poslovne usluge, Vrsi 7, 23235 Vrsi</item>
    </izvorni_sadrzaj>
    <derivirana_varijabla naziv="DomainObject.Predmet.ProtuStrankaListFormatedWithAdress_1">
      <item>PREDOVAN društvo s ograničenom odgovornošću za trgovinu i poslovne usluge, Vrsi 7, 23235 Vrsi</item>
    </derivirana_varijabla>
  </DomainObject.Predmet.ProtuStrankaListFormatedWithAdress>
  <DomainObject.Predmet.ProtuStrankaListFormatedWithAdressOIB>
    <izvorni_sadrzaj>
      <item>PREDOVAN društvo s ograničenom odgovornošću za trgovinu i poslovne usluge, OIB 06961817121, Vrsi 7, 23235 Vrsi</item>
    </izvorni_sadrzaj>
    <derivirana_varijabla naziv="DomainObject.Predmet.ProtuStrankaListFormatedWithAdressOIB_1">
      <item>PREDOVAN društvo s ograničenom odgovornošću za trgovinu i poslovne usluge, OIB 06961817121, Vrsi 7, 23235 Vrsi</item>
    </derivirana_varijabla>
  </DomainObject.Predmet.ProtuStrankaListFormatedWithAdressOIB>
  <DomainObject.Predmet.ProtuStrankaListNazivFormated>
    <izvorni_sadrzaj>
      <item>PREDOVAN društvo s ograničenom odgovornošću za trgovinu i poslovne usluge</item>
    </izvorni_sadrzaj>
    <derivirana_varijabla naziv="DomainObject.Predmet.ProtuStrankaListNazivFormated_1">
      <item>PREDOVAN društvo s ograničenom odgovornošću za trgovinu i poslovne usluge</item>
    </derivirana_varijabla>
  </DomainObject.Predmet.ProtuStrankaListNazivFormated>
  <DomainObject.Predmet.ProtuStrankaListNazivFormatedOIB>
    <izvorni_sadrzaj>
      <item>PREDOVAN društvo s ograničenom odgovornošću za trgovinu i poslovne usluge, OIB 06961817121</item>
    </izvorni_sadrzaj>
    <derivirana_varijabla naziv="DomainObject.Predmet.ProtuStrankaListNazivFormatedOIB_1">
      <item>PREDOVAN društvo s ograničenom odgovornošću za trgovinu i poslovne usluge, OIB 06961817121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St-329/2016-8</izvorni_sadrzaj>
    <derivirana_varijabla naziv="DomainObject.PoslovniBrojDokumenta_1">St-329/2016-8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PREDOVAN društvo s ograničenom odgovornošću za trgovinu i poslovne usluge</izvorni_sadrzaj>
    <derivirana_varijabla naziv="DomainObject.Predmet.ProtustrankaIDrugi_1">PREDOVAN društvo s ograničenom odgovornošću za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PREDOVAN društvo s ograničenom odgovornošću za trgovinu i poslovne usluge, OIB 06961817121, Vrsi 7, 23235 Vrsi</izvorni_sadrzaj>
    <derivirana_varijabla naziv="DomainObject.Predmet.ProtustrankaIDrugiAdressOIB_1">PREDOVAN društvo s ograničenom odgovornošću za trgovinu i poslovne usluge, OIB 06961817121, Vrsi 7,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PREDOVAN društvo s ograničenom odgovornošću za trgovinu i poslovne usluge</item>
    </izvorni_sadrzaj>
    <derivirana_varijabla naziv="DomainObject.Predmet.SudioniciListNaziv_1">
      <item>Financijska agencija</item>
      <item>PREDOVAN društvo s ograničenom odgovornošću za trgovinu i poslovne usluge</item>
    </derivirana_varijabla>
  </DomainObject.Predmet.SudioniciListNaziv>
  <DomainObject.Predmet.SudioniciListAdressOIB>
    <izvorni_sadrzaj>
      <item>Financijska agencija, OIB 85821130368, Ivana Danila 4,23000 Zadar</item>
      <item>PREDOVAN društvo s ograničenom odgovornošću za trgovinu i poslovne usluge, OIB 06961817121, Vrsi 7,23235 Vrsi</item>
    </izvorni_sadrzaj>
    <derivirana_varijabla naziv="DomainObject.Predmet.SudioniciListAdressOIB_1">
      <item>Financijska agencija, OIB 85821130368, Ivana Danila 4,23000 Zadar</item>
      <item>PREDOVAN društvo s ograničenom odgovornošću za trgovinu i poslovne usluge, OIB 06961817121, Vrsi 7,23235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8A85D-E5B7-4694-A61F-B188120B5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2251</properties:Characters>
  <properties:Lines>71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2016-06-01T11:12:00Z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St-329/2016-8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