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98a7" w14:paraId="e4898a7" w:rsidRDefault="00556D2E" w:rsidR="00556D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BB6" w:rsidP="00FF0BB6" w:rsidR="00FF0BB6" w:rsidRPr="0076187A">
      <w:pPr>
        <w:pStyle w:val="Tijeloteksta"/>
        <w:outlineLvl w:val="0"/>
      </w:pPr>
      <w:r w:rsidRPr="0076187A">
        <w:t xml:space="preserve">  </w:t>
      </w:r>
    </w:p>
    <w:p w:rsidRDefault="00FF0BB6" w:rsidP="00FF0BB6" w:rsidR="00FF0BB6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>REPUBLIKA HRVATSKA</w:t>
      </w:r>
    </w:p>
    <w:p w:rsidRDefault="00FF0BB6" w:rsidP="00FF0BB6" w:rsidR="00FF0BB6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76187A">
          <w:rPr>
            <w:sz w:val="24"/>
            <w:szCs w:val="24"/>
          </w:rPr>
          <w:t>72. St</w:t>
        </w:r>
      </w:smartTag>
      <w:r w:rsidRPr="0076187A">
        <w:rPr>
          <w:sz w:val="24"/>
          <w:szCs w:val="24"/>
        </w:rPr>
        <w:t xml:space="preserve"> -1567/2013</w:t>
      </w:r>
      <w:r w:rsidR="00321949">
        <w:rPr>
          <w:sz w:val="24"/>
          <w:szCs w:val="24"/>
        </w:rPr>
        <w:t>-25</w:t>
      </w:r>
    </w:p>
    <w:p w:rsidRDefault="00FF0BB6" w:rsidP="00FF0BB6" w:rsidR="00FF0BB6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>Amruševa 2/II</w:t>
      </w:r>
    </w:p>
    <w:p w:rsidRDefault="00FF0BB6" w:rsidP="00FF0BB6" w:rsidR="00FF0BB6" w:rsidRPr="0076187A">
      <w:pPr>
        <w:rPr>
          <w:sz w:val="24"/>
          <w:szCs w:val="24"/>
        </w:rPr>
      </w:pPr>
    </w:p>
    <w:p w:rsidRDefault="00FF0BB6" w:rsidP="00FF0BB6" w:rsidR="00FF0BB6" w:rsidRPr="0076187A">
      <w:pPr>
        <w:jc w:val="center"/>
        <w:rPr>
          <w:b/>
          <w:sz w:val="24"/>
          <w:szCs w:val="24"/>
        </w:rPr>
      </w:pPr>
      <w:r w:rsidRPr="0076187A">
        <w:rPr>
          <w:sz w:val="24"/>
          <w:szCs w:val="24"/>
        </w:rPr>
        <w:t>REPUBLIKA HRVATSKA</w:t>
      </w:r>
    </w:p>
    <w:p w:rsidRDefault="00FF0BB6" w:rsidP="00FF0BB6" w:rsidR="00FF0BB6" w:rsidRPr="00321949">
      <w:pPr>
        <w:jc w:val="center"/>
        <w:rPr>
          <w:sz w:val="24"/>
          <w:szCs w:val="24"/>
        </w:rPr>
      </w:pPr>
      <w:r w:rsidRPr="00321949">
        <w:rPr>
          <w:sz w:val="24"/>
          <w:szCs w:val="24"/>
        </w:rPr>
        <w:t>R J E Š E NJ E</w:t>
      </w:r>
    </w:p>
    <w:p w:rsidRDefault="00FF0BB6" w:rsidP="00FF0BB6" w:rsidR="00FF0BB6" w:rsidRPr="0076187A">
      <w:pPr>
        <w:rPr>
          <w:b/>
          <w:sz w:val="24"/>
          <w:szCs w:val="24"/>
        </w:rPr>
      </w:pPr>
    </w:p>
    <w:p w:rsidRDefault="00FF0BB6" w:rsidP="00FF0BB6" w:rsidR="00FF0BB6" w:rsidRPr="0076187A">
      <w:pPr>
        <w:jc w:val="both"/>
        <w:rPr>
          <w:b/>
          <w:sz w:val="24"/>
          <w:szCs w:val="24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  <w:r w:rsidRPr="0076187A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76187A">
        <w:rPr>
          <w:sz w:val="24"/>
          <w:szCs w:val="24"/>
        </w:rPr>
        <w:t xml:space="preserve">MOSOR STUDIO d.o.o., Zagreb (Grad Zagreb), Velikopoljska 5, OIB: 37902565321, MBS: 080613429, dana </w:t>
      </w:r>
      <w:r>
        <w:rPr>
          <w:sz w:val="24"/>
          <w:szCs w:val="24"/>
        </w:rPr>
        <w:t>9</w:t>
      </w:r>
      <w:r w:rsidRPr="0076187A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76187A">
        <w:rPr>
          <w:sz w:val="24"/>
          <w:szCs w:val="24"/>
        </w:rPr>
        <w:t xml:space="preserve"> 2015. godine, </w:t>
      </w: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FF0BB6" w:rsidRPr="0076187A">
        <w:rPr>
          <w:sz w:val="24"/>
          <w:szCs w:val="24"/>
        </w:rPr>
        <w:t>MOSOR STUDIO d.o.o., Zagreb (Grad Zagreb), Velikopoljska 5, OIB: 37902565321, MBS: 080613429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081CB7">
        <w:rPr>
          <w:sz w:val="24"/>
          <w:szCs w:val="24"/>
        </w:rPr>
        <w:t>0</w:t>
      </w:r>
      <w:r w:rsidR="00867E4E">
        <w:rPr>
          <w:sz w:val="24"/>
          <w:szCs w:val="24"/>
        </w:rPr>
        <w:t>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FF0BB6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FF0BB6" w:rsidRPr="00FF0BB6">
        <w:rPr>
          <w:sz w:val="24"/>
          <w:szCs w:val="24"/>
        </w:rPr>
        <w:t>Marijan Belčić, Zagreb, Trnjanska cesta 59A, OIB: 18990535755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FF0BB6" w:rsidRPr="0076187A">
        <w:rPr>
          <w:sz w:val="24"/>
          <w:szCs w:val="24"/>
        </w:rPr>
        <w:t>MOSOR STUDIO d.o.o., Zagreb (Grad Zagreb), Velikopoljska 5, OIB: 37902565321, MBS: 080613429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FF0BB6" w:rsidP="00FF0BB6" w:rsidR="00FF0BB6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>Financijska agencija, Regionalni centar Zagreb, podnijela je ovom sudu dana 5. srpnja 2013. prijedlog za otvaranje stečajnog postupka nad dužnikom.</w:t>
      </w:r>
    </w:p>
    <w:p w:rsidRDefault="00FF0BB6" w:rsidP="00FF0BB6" w:rsidR="00FF0BB6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6187A">
          <w:rPr>
            <w:sz w:val="24"/>
            <w:szCs w:val="24"/>
          </w:rPr>
          <w:t>49. st</w:t>
        </w:r>
      </w:smartTag>
      <w:r w:rsidRPr="0076187A">
        <w:rPr>
          <w:sz w:val="24"/>
          <w:szCs w:val="24"/>
        </w:rPr>
        <w:t xml:space="preserve">. 2. Zakona o financijskom poslovanju i predstečajnoj nagodbi („Narodne novine“ broj 108/12 i 144/12, dalje ZFPN) jer je rješenjem od 13. lipnja 2013. poslovni broj ur. br. 04-06-13-4225-9 odbačen prijedlog ovdje dužnika za otvaranje postupka predstečajne nagodbe. </w:t>
      </w:r>
    </w:p>
    <w:p w:rsidRDefault="00FF0BB6" w:rsidP="00FF0BB6" w:rsidR="00FF0BB6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Financijska agencija je uz prijedlog za otvaranje stečajnog postupka nad dužnikom dostavila: potvrdu od 14. lipnja 2013., rješenje o odbacivanju prijedloga za otvaranje postupka predstečajne nagodbe od 13. lipnja 2013., te spis predstečajne nagodbe. </w:t>
      </w:r>
    </w:p>
    <w:p w:rsidRDefault="00FF0BB6" w:rsidP="00FF0BB6" w:rsidR="00FF0B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28. travnja 2015. godine donio rješenje o pokretanju prethodnog postupka.</w:t>
      </w:r>
    </w:p>
    <w:p w:rsidRDefault="00FF0BB6" w:rsidP="00FF0BB6" w:rsidR="00FF0BB6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14. srpnja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uredno pozvani zakonski zastupnik predloženog stečajnog dužnika. Na ročištu je pročitana potvrda FINA-e od 6.7.2015. godine </w:t>
      </w:r>
      <w:r>
        <w:rPr>
          <w:sz w:val="24"/>
          <w:szCs w:val="24"/>
        </w:rPr>
        <w:lastRenderedPageBreak/>
        <w:t xml:space="preserve">iz koje je vidljivo kako je račun predloženog stečajnog dužnika blokiran u razdoblju duljem od 60 dana. </w:t>
      </w:r>
    </w:p>
    <w:p w:rsidRDefault="00FF0BB6" w:rsidP="00FF0BB6" w:rsidR="00FF0BB6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17. rujna 2015. godine. Na ročište je pristupio privremeni stečajni upravitelj te je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</w:p>
    <w:p w:rsidRDefault="00867E4E" w:rsidP="006D0780" w:rsidR="00867E4E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Iz potvrde financijske agencije od </w:t>
      </w:r>
      <w:r w:rsidR="00FF0BB6">
        <w:rPr>
          <w:sz w:val="24"/>
          <w:szCs w:val="24"/>
        </w:rPr>
        <w:t>6. srpnja 2015.</w:t>
      </w:r>
      <w:r w:rsidRPr="00EA161B">
        <w:rPr>
          <w:sz w:val="24"/>
          <w:szCs w:val="24"/>
        </w:rPr>
        <w:t xml:space="preserve"> proizlazi da je račun predloženog stečajnog dužnika blokiran u razdoblju duljem od 60 dana</w:t>
      </w:r>
      <w:r>
        <w:rPr>
          <w:sz w:val="24"/>
          <w:szCs w:val="24"/>
        </w:rPr>
        <w:t>.</w:t>
      </w:r>
    </w:p>
    <w:p w:rsidRDefault="00867E4E" w:rsidP="00867E4E" w:rsidR="006D0780" w:rsidRPr="00EA161B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  <w:r w:rsidR="006D0780" w:rsidRPr="00EA161B">
        <w:rPr>
          <w:sz w:val="24"/>
          <w:szCs w:val="24"/>
        </w:rPr>
        <w:t xml:space="preserve">Na temelju naprijed opisanog i provedenog postupka, proizlazi da kod dužnika postoje stečajni razlozi iz čl. 4. Stečajnog zakona ("Narodne novine" broj 44/96, 29/99, 129/00, 123/03, 82/06, 116/10 i 25/12, dalje: SZ), kao i da dužnik nema imovine koja bi bila dostatna za vođenje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FF0BB6">
        <w:rPr>
          <w:sz w:val="24"/>
          <w:szCs w:val="24"/>
        </w:rPr>
        <w:t>17</w:t>
      </w:r>
      <w:r w:rsidRPr="00EA161B">
        <w:rPr>
          <w:sz w:val="24"/>
          <w:szCs w:val="24"/>
        </w:rPr>
        <w:t>.</w:t>
      </w:r>
      <w:r w:rsidR="00FF0BB6">
        <w:rPr>
          <w:sz w:val="24"/>
          <w:szCs w:val="24"/>
        </w:rPr>
        <w:t xml:space="preserve"> rujna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. pozvao vjerovnike stečajnog dužnika u roku od 15 dana predujmiti iznos od 50.000,00 kn za pokriće troškova prethodnog i stečajnog postupka. Navedeno rješenje objavljeno je u "Narodnim novinama" broj </w:t>
      </w:r>
      <w:r w:rsidR="00FF0BB6">
        <w:rPr>
          <w:sz w:val="24"/>
          <w:szCs w:val="24"/>
        </w:rPr>
        <w:t>100</w:t>
      </w:r>
      <w:r w:rsidR="00EA161B" w:rsidRPr="00EA161B">
        <w:rPr>
          <w:sz w:val="24"/>
          <w:szCs w:val="24"/>
        </w:rPr>
        <w:t>/1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 od </w:t>
      </w:r>
      <w:r w:rsidR="00FF0BB6">
        <w:rPr>
          <w:sz w:val="24"/>
          <w:szCs w:val="24"/>
        </w:rPr>
        <w:t>18</w:t>
      </w:r>
      <w:r w:rsidRPr="00EA161B">
        <w:rPr>
          <w:sz w:val="24"/>
          <w:szCs w:val="24"/>
        </w:rPr>
        <w:t>.</w:t>
      </w:r>
      <w:r w:rsidR="00FF0BB6">
        <w:rPr>
          <w:sz w:val="24"/>
          <w:szCs w:val="24"/>
        </w:rPr>
        <w:t xml:space="preserve"> rujna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.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867E4E" w:rsidP="00556D2E" w:rsidR="00663464">
      <w:pPr>
        <w:pStyle w:val="Tijeloteksta"/>
        <w:ind w:left="2832"/>
        <w:jc w:val="center"/>
      </w:pPr>
      <w:r>
        <w:t>U Zagrebu, 9</w:t>
      </w:r>
      <w:r w:rsidR="006D0780" w:rsidRPr="00EA161B">
        <w:t>.</w:t>
      </w:r>
      <w:r w:rsidR="0058449E">
        <w:t xml:space="preserve"> 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321949" w:rsidP="00E91121" w:rsidR="003219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21949" w:rsidP="00E91121" w:rsidR="003219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21949" w:rsidP="00E91121" w:rsidR="003219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21949" w:rsidP="00E91121" w:rsidR="0032194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D84076" w:rsidP="00556D2E" w:rsidR="00D84076" w:rsidRPr="00556D2E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</w:p>
    <w:p w:rsidRDefault="00FF0BB6" w:rsidP="00FF0BB6" w:rsidR="00FF0BB6" w:rsidRPr="0076187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6187A">
        <w:rPr>
          <w:sz w:val="24"/>
          <w:szCs w:val="24"/>
        </w:rPr>
        <w:t>predlagatelju  FINA</w:t>
      </w:r>
    </w:p>
    <w:p w:rsidRDefault="00FF0BB6" w:rsidP="00FF0BB6" w:rsidR="00FF0BB6" w:rsidRPr="0076187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6187A">
        <w:rPr>
          <w:sz w:val="24"/>
          <w:szCs w:val="24"/>
        </w:rPr>
        <w:t xml:space="preserve">MOSOR STUDIO d.o.o., Zagreb (Grad Zagreb), Velikopoljska 5, OIB: 37902565321, MBS: 080613429, </w:t>
      </w:r>
    </w:p>
    <w:p w:rsidRDefault="00FF0BB6" w:rsidP="00FF0BB6" w:rsidR="00FF0BB6" w:rsidRPr="0076187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6187A">
        <w:rPr>
          <w:sz w:val="24"/>
          <w:szCs w:val="24"/>
        </w:rPr>
        <w:t>zakonskom zastupniku Denis Blašković, OIB: 96471309578, Mladenići, Trtni 45</w:t>
      </w:r>
    </w:p>
    <w:p w:rsidRDefault="006A32FF" w:rsidP="006A32FF" w:rsidR="006D0780" w:rsidRPr="00EA161B">
      <w:pPr>
        <w:ind w:left="1080"/>
        <w:jc w:val="both"/>
        <w:rPr>
          <w:b/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 xml:space="preserve">stečajni upravitelj </w:t>
      </w:r>
      <w:r w:rsidR="00FF0BB6">
        <w:rPr>
          <w:sz w:val="24"/>
          <w:szCs w:val="24"/>
        </w:rPr>
        <w:t>Marijan Belčić</w:t>
      </w:r>
    </w:p>
    <w:p w:rsidRDefault="006D0780" w:rsidP="006D0780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>Stečajni upisnik</w:t>
      </w:r>
    </w:p>
    <w:p w:rsidRDefault="00D84076" w:rsidP="00D84076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 </w:t>
      </w:r>
      <w:r w:rsidR="0058449E">
        <w:rPr>
          <w:sz w:val="24"/>
          <w:szCs w:val="24"/>
        </w:rPr>
        <w:t xml:space="preserve">E </w:t>
      </w:r>
      <w:r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55BBD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72.St-1</w:t>
    </w:r>
    <w:r w:rsidR="009449D7">
      <w:rPr>
        <w:sz w:val="24"/>
        <w:szCs w:val="24"/>
      </w:rPr>
      <w:t>567</w:t>
    </w:r>
    <w:r w:rsidRPr="0058449E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2073F"/>
    <w:rsid w:val="00135A2D"/>
    <w:rsid w:val="001C364D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611328"/>
    <w:rsid w:val="0062435C"/>
    <w:rsid w:val="00663464"/>
    <w:rsid w:val="006A32FF"/>
    <w:rsid w:val="006D0780"/>
    <w:rsid w:val="006F666B"/>
    <w:rsid w:val="007A3404"/>
    <w:rsid w:val="00840B0A"/>
    <w:rsid w:val="00867E4E"/>
    <w:rsid w:val="008D1D84"/>
    <w:rsid w:val="009449D7"/>
    <w:rsid w:val="00A55BBD"/>
    <w:rsid w:val="00BE3C60"/>
    <w:rsid w:val="00C63CAC"/>
    <w:rsid w:val="00C93568"/>
    <w:rsid w:val="00D04186"/>
    <w:rsid w:val="00D30A36"/>
    <w:rsid w:val="00D84076"/>
    <w:rsid w:val="00DE0C54"/>
    <w:rsid w:val="00EA161B"/>
    <w:rsid w:val="00EC4F6C"/>
    <w:rsid w:val="00FF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5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5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St-1567/2013</izvorni_sadrzaj>
    <derivirana_varijabla naziv="DomainObject.Predmet.OznakaBroj_1">St-1567/2013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STUDIO d.o.o. za usluge</izvorni_sadrzaj>
    <derivirana_varijabla naziv="DomainObject.Predmet.ProtustrankaFormated_1">  MOSOR STUDIO d.o.o. za usluge</derivirana_varijabla>
  </DomainObject.Predmet.ProtustrankaFormated>
  <DomainObject.Predmet.ProtustrankaFormatedOIB>
    <izvorni_sadrzaj>  MOSOR STUDIO d.o.o. za usluge, OIB 37902565321</izvorni_sadrzaj>
    <derivirana_varijabla naziv="DomainObject.Predmet.ProtustrankaFormatedOIB_1">  MOSOR STUDIO d.o.o. za usluge, OIB 37902565321</derivirana_varijabla>
  </DomainObject.Predmet.ProtustrankaFormatedOIB>
  <DomainObject.Predmet.ProtustrankaFormatedWithAdress>
    <izvorni_sadrzaj> MOSOR STUDIO d.o.o. za usluge, VELIKOPOLJSKA 5, 10010 Zagreb</izvorni_sadrzaj>
    <derivirana_varijabla naziv="DomainObject.Predmet.ProtustrankaFormatedWithAdress_1"> MOSOR STUDIO d.o.o. za usluge, VELIKOPOLJSKA 5, 10010 Zagreb</derivirana_varijabla>
  </DomainObject.Predmet.ProtustrankaFormatedWithAdress>
  <DomainObject.Predmet.ProtustrankaFormatedWithAdressOIB>
    <izvorni_sadrzaj> MOSOR STUDIO d.o.o. za usluge, OIB 37902565321, VELIKOPOLJSKA 5, 10010 Zagreb</izvorni_sadrzaj>
    <derivirana_varijabla naziv="DomainObject.Predmet.ProtustrankaFormatedWithAdressOIB_1"> MOSOR STUDIO d.o.o. za usluge, OIB 37902565321, VELIKOPOLJSKA 5, 10010 Zagreb</derivirana_varijabla>
  </DomainObject.Predmet.ProtustrankaFormatedWithAdressOIB>
  <DomainObject.Predmet.ProtustrankaWithAdress>
    <izvorni_sadrzaj>MOSOR STUDIO d.o.o. za usluge VELIKOPOLJSKA 5, 10010 Zagreb</izvorni_sadrzaj>
    <derivirana_varijabla naziv="DomainObject.Predmet.ProtustrankaWithAdress_1">MOSOR STUDIO d.o.o. za usluge VELIKOPOLJSKA 5, 10010 Zagreb</derivirana_varijabla>
  </DomainObject.Predmet.ProtustrankaWithAdress>
  <DomainObject.Predmet.ProtustrankaWithAdressOIB>
    <izvorni_sadrzaj>MOSOR STUDIO d.o.o. za usluge, OIB 37902565321, VELIKOPOLJSKA 5, 10010 Zagreb</izvorni_sadrzaj>
    <derivirana_varijabla naziv="DomainObject.Predmet.ProtustrankaWithAdressOIB_1">MOSOR STUDIO d.o.o. za usluge, OIB 37902565321, VELIKOPOLJSKA 5, 10010 Zagreb</derivirana_varijabla>
  </DomainObject.Predmet.ProtustrankaWithAdressOIB>
  <DomainObject.Predmet.ProtustrankaNazivFormated>
    <izvorni_sadrzaj>MOSOR STUDIO d.o.o. za usluge</izvorni_sadrzaj>
    <derivirana_varijabla naziv="DomainObject.Predmet.ProtustrankaNazivFormated_1">MOSOR STUDIO d.o.o. za usluge</derivirana_varijabla>
  </DomainObject.Predmet.ProtustrankaNazivFormated>
  <DomainObject.Predmet.ProtustrankaNazivFormatedOIB>
    <izvorni_sadrzaj>MOSOR STUDIO d.o.o. za usluge, OIB 37902565321</izvorni_sadrzaj>
    <derivirana_varijabla naziv="DomainObject.Predmet.ProtustrankaNazivFormatedOIB_1">MOSOR STUDIO d.o.o. za usluge, OIB 37902565321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MOSOR STUDIO d.o.o. za usluge</item>
    </izvorni_sadrzaj>
    <derivirana_varijabla naziv="DomainObject.Predmet.ProtuStrankaListFormated_1">
      <item>MOSOR STUDIO d.o.o. za usluge</item>
    </derivirana_varijabla>
  </DomainObject.Predmet.ProtuStrankaListFormated>
  <DomainObject.Predmet.ProtuStrankaListFormatedOIB>
    <izvorni_sadrzaj>
      <item>MOSOR STUDIO d.o.o. za usluge, OIB 37902565321</item>
    </izvorni_sadrzaj>
    <derivirana_varijabla naziv="DomainObject.Predmet.ProtuStrankaListFormatedOIB_1">
      <item>MOSOR STUDIO d.o.o. za usluge, OIB 37902565321</item>
    </derivirana_varijabla>
  </DomainObject.Predmet.ProtuStrankaListFormatedOIB>
  <DomainObject.Predmet.ProtuStrankaListFormatedWithAdress>
    <izvorni_sadrzaj>
      <item>MOSOR STUDIO d.o.o. za usluge, VELIKOPOLJSKA 5, 10010 Zagreb</item>
    </izvorni_sadrzaj>
    <derivirana_varijabla naziv="DomainObject.Predmet.ProtuStrankaListFormatedWithAdress_1">
      <item>MOSOR STUDIO d.o.o. za usluge, VELIKOPOLJSKA 5, 10010 Zagreb</item>
    </derivirana_varijabla>
  </DomainObject.Predmet.ProtuStrankaListFormatedWithAdress>
  <DomainObject.Predmet.ProtuStrankaListFormatedWithAdressOIB>
    <izvorni_sadrzaj>
      <item>MOSOR STUDIO d.o.o. za usluge, OIB 37902565321, VELIKOPOLJSKA 5, 10010 Zagreb</item>
    </izvorni_sadrzaj>
    <derivirana_varijabla naziv="DomainObject.Predmet.ProtuStrankaListFormatedWithAdressOIB_1">
      <item>MOSOR STUDIO d.o.o. za usluge, OIB 37902565321, VELIKOPOLJSKA 5, 10010 Zagreb</item>
    </derivirana_varijabla>
  </DomainObject.Predmet.ProtuStrankaListFormatedWithAdressOIB>
  <DomainObject.Predmet.ProtuStrankaListNazivFormated>
    <izvorni_sadrzaj>
      <item>MOSOR STUDIO d.o.o. za usluge</item>
    </izvorni_sadrzaj>
    <derivirana_varijabla naziv="DomainObject.Predmet.ProtuStrankaListNazivFormated_1">
      <item>MOSOR STUDIO d.o.o. za usluge</item>
    </derivirana_varijabla>
  </DomainObject.Predmet.ProtuStrankaListNazivFormated>
  <DomainObject.Predmet.ProtuStrankaListNazivFormatedOIB>
    <izvorni_sadrzaj>
      <item>MOSOR STUDIO d.o.o. za usluge, OIB 37902565321</item>
    </izvorni_sadrzaj>
    <derivirana_varijabla naziv="DomainObject.Predmet.ProtuStrankaListNazivFormatedOIB_1">
      <item>MOSOR STUDIO d.o.o. za usluge, OIB 37902565321</item>
    </derivirana_varijabla>
  </DomainObject.Predmet.ProtuStrankaListNazivFormatedOIB>
  <DomainObject.Predmet.OstaliListFormated>
    <izvorni_sadrzaj>
      <item>Denis Blašković</item>
      <item>Marijan Belčić</item>
      <item>RH, MF, Porezna uprava</item>
      <item>javnost</item>
    </izvorni_sadrzaj>
    <derivirana_varijabla naziv="DomainObject.Predmet.OstaliListFormated_1">
      <item>Denis Blašković</item>
      <item>Marijan Belčić</item>
      <item>RH, MF, Porezna uprava</item>
      <item>javnost</item>
    </derivirana_varijabla>
  </DomainObject.Predmet.OstaliListFormated>
  <DomainObject.Predmet.OstaliListFormatedOIB>
    <izvorni_sadrzaj>
      <item>Denis Blašković, OIB 96471309578</item>
      <item>Marijan Belčić, OIB 18990535755</item>
      <item>RH, MF, Porezna uprava</item>
      <item>javnost</item>
    </izvorni_sadrzaj>
    <derivirana_varijabla naziv="DomainObject.Predmet.OstaliListFormatedOIB_1">
      <item>Denis Blašković, OIB 96471309578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Denis Blašković, Trtni 45, 51216 Viškovo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Denis Blašković, Trtni 45, 51216 Viškovo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Denis Blašković, OIB 96471309578, Trtni 45, 51216 Viškovo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Denis Blašković, OIB 96471309578, Trtni 45, 51216 Viškovo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Denis Blašković</item>
      <item>Marijan Belčić</item>
      <item>RH, MF, Porezna uprava</item>
      <item>javnost</item>
    </izvorni_sadrzaj>
    <derivirana_varijabla naziv="DomainObject.Predmet.OstaliListNazivFormated_1">
      <item>Denis Blašković</item>
      <item>Marijan Belčić</item>
      <item>RH, MF, Porezna uprava</item>
      <item>javnost</item>
    </derivirana_varijabla>
  </DomainObject.Predmet.OstaliListNazivFormated>
  <DomainObject.Predmet.OstaliListNazivFormatedOIB>
    <izvorni_sadrzaj>
      <item>Denis Blašković, OIB 96471309578</item>
      <item>Marijan Belčić, OIB 18990535755</item>
      <item>RH, MF, Porezna uprava</item>
      <item>javnost</item>
    </izvorni_sadrzaj>
    <derivirana_varijabla naziv="DomainObject.Predmet.OstaliListNazivFormatedOIB_1">
      <item>Denis Blašković, OIB 96471309578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MOSOR STUDIO d.o.o. za usluge</izvorni_sadrzaj>
    <derivirana_varijabla naziv="DomainObject.Predmet.ProtustrankaIDrugi_1">MOSOR STUDIO d.o.o. za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MOSOR STUDIO d.o.o. za usluge, OIB 37902565321, VELIKOPOLJSKA 5, 10010 Zagreb</izvorni_sadrzaj>
    <derivirana_varijabla naziv="DomainObject.Predmet.ProtustrankaIDrugiAdressOIB_1">MOSOR STUDIO d.o.o. za usluge, OIB 37902565321, VELIKOPOLJSKA 5, 10010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MOSOR STUDIO d.o.o. za usluge</item>
      <item>Denis Blašković</item>
      <item>Marijan Belčić</item>
      <item>RH, MF, Porezna uprava</item>
      <item>javnost</item>
    </izvorni_sadrzaj>
    <derivirana_varijabla naziv="DomainObject.Predmet.SudioniciListNaziv_1">
      <item>FINA ZAGREB</item>
      <item>MOSOR STUDIO d.o.o. za usluge</item>
      <item>Denis Blašković</item>
      <item>Marijan Belčić</item>
      <item>RH, MF, Porezna uprava</item>
      <item>javnost</item>
    </derivirana_varijabla>
  </DomainObject.Predmet.SudioniciListNaziv>
  <DomainObject.Predmet.SudioniciListAdressOIB>
    <izvorni_sadrzaj>
      <item>FINA ZAGREB, OIB 85821130368, Albrechtova 42,10000 Zagreb</item>
      <item>MOSOR STUDIO d.o.o. za usluge, OIB 37902565321, VELIKOPOLJSKA 5,10010 Zagreb</item>
      <item>Denis Blašković, OIB 96471309578, Trtni 45,51216 Viškovo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ZAGREB, OIB 85821130368, Albrechtova 42,10000 Zagreb</item>
      <item>MOSOR STUDIO d.o.o. za usluge, OIB 37902565321, VELIKOPOLJSKA 5,10010 Zagreb</item>
      <item>Denis Blašković, OIB 96471309578, Trtni 45,51216 Viškovo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37902565321</item>
      <item>, OIB 96471309578</item>
      <item>, OIB 18990535755</item>
      <item>, OIB null</item>
      <item>, OIB null</item>
    </izvorni_sadrzaj>
    <derivirana_varijabla naziv="DomainObject.Predmet.SudioniciListNazivOIB_1">
      <item>, OIB 85821130368</item>
      <item>, OIB 37902565321</item>
      <item>, OIB 96471309578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5086</properties:Characters>
  <properties:Lines>113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2015-12-09T12:11:00Z</dcterms:created>
  <dc:creator>nribaric</dc:creator>
  <cp:lastModifiedBy>Jadranka Zelić</cp:lastModifiedBy>
  <cp:lastPrinted>2015-12-09T12:09:00Z</cp:lastPrinted>
  <dcterms:modified xmlns:xsi="http://www.w3.org/2001/XMLSchema-instance" xsi:type="dcterms:W3CDTF">2015-12-09T12:12:00Z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