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8299" w14:paraId="791829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2B3522">
        <w:rPr>
          <w:lang w:val="hr-HR"/>
        </w:rPr>
        <w:t>St-1</w:t>
      </w:r>
      <w:r w:rsidR="00D954E1">
        <w:rPr>
          <w:lang w:val="hr-HR"/>
        </w:rPr>
        <w:t>6</w:t>
      </w:r>
      <w:r w:rsidR="002B3522">
        <w:rPr>
          <w:lang w:val="hr-HR"/>
        </w:rPr>
        <w:t>9</w:t>
      </w:r>
      <w:r w:rsidR="00802B00">
        <w:rPr>
          <w:lang w:val="hr-HR"/>
        </w:rPr>
        <w:t>/16</w:t>
      </w:r>
      <w:r w:rsidR="00AD1CFD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AD1CFD">
        <w:t xml:space="preserve">nad dužnikom </w:t>
      </w:r>
      <w:r w:rsidR="00FC7C3F">
        <w:t>CVJEĆARNICA AMARILIS</w:t>
      </w:r>
      <w:r w:rsidR="00875B97">
        <w:t xml:space="preserve"> </w:t>
      </w:r>
      <w:r w:rsidR="00FC7C3F">
        <w:t>j.d.o.o., OIB: 50483154154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FC7C3F">
        <w:t>štem u Braće Radića 21</w:t>
      </w:r>
      <w:r w:rsidR="002F24AF">
        <w:t>,</w:t>
      </w:r>
      <w:r w:rsidR="00AD1CFD">
        <w:t xml:space="preserve"> Domašinec, 40318 </w:t>
      </w:r>
      <w:r w:rsidR="00FC7C3F">
        <w:t>Dekanovec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383772">
        <w:t>29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FC7C3F">
        <w:t>CVJEĆARNICA AMARILIS j.d.o.o., OIB: 50483154154 sa sjedištem u B</w:t>
      </w:r>
      <w:r w:rsidR="00AD1CFD">
        <w:t>raće Radića 21, Domašinec, 40318</w:t>
      </w:r>
      <w:r w:rsidR="00FC7C3F">
        <w:t xml:space="preserve"> Dekanovec</w:t>
      </w:r>
      <w:r w:rsidR="00FC7C3F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FC7C3F">
        <w:rPr>
          <w:lang w:val="hr-HR"/>
        </w:rPr>
        <w:t>29. siječnja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C0804">
        <w:rPr>
          <w:lang w:val="hr-HR"/>
        </w:rPr>
        <w:t xml:space="preserve">u iznosu od </w:t>
      </w:r>
      <w:r w:rsidR="00FC7C3F">
        <w:t xml:space="preserve">15.032,79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FC7C3F" w:rsidRPr="00FC7C3F">
        <w:t xml:space="preserve"> </w:t>
      </w:r>
      <w:r w:rsidR="00FC7C3F">
        <w:t>CVJEĆARNICA AMARILIS j.d.o.o., OIB: 50483154154 sa sjedištem u B</w:t>
      </w:r>
      <w:r w:rsidR="00AD1CFD">
        <w:t>raće Radića 21, Domašinec, 40318</w:t>
      </w:r>
      <w:r w:rsidR="00FC7C3F">
        <w:t xml:space="preserve"> Dekanovec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FC7C3F">
        <w:rPr>
          <w:lang w:val="hr-HR"/>
        </w:rPr>
        <w:t>ana 02</w:t>
      </w:r>
      <w:r w:rsidR="00802B00">
        <w:rPr>
          <w:lang w:val="hr-HR"/>
        </w:rPr>
        <w:t>.0</w:t>
      </w:r>
      <w:r w:rsidR="00FC0804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FC7C3F" w:rsidRPr="00FC7C3F">
        <w:t xml:space="preserve"> </w:t>
      </w:r>
      <w:r w:rsidR="00FC7C3F">
        <w:t>CVJEĆARNICA AMARILIS j.d.o.o., OIB: 50483154154 sa sjedištem u B</w:t>
      </w:r>
      <w:r w:rsidR="00AD1CFD">
        <w:t>raće Radića 21, Domašinec, 40318</w:t>
      </w:r>
      <w:r w:rsidR="00FC7C3F">
        <w:t xml:space="preserve"> Dekanovec</w:t>
      </w:r>
      <w:r w:rsidR="00875B97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FC7C3F">
        <w:rPr>
          <w:lang w:val="hr-HR"/>
        </w:rPr>
        <w:t xml:space="preserve">29. siječnja 2016. </w:t>
      </w:r>
      <w:r w:rsidR="00B41B30">
        <w:t>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FC7C3F">
        <w:t>iznosu od 15.032,79</w:t>
      </w:r>
      <w:r w:rsidR="0073509B">
        <w:t xml:space="preserve"> 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383772">
        <w:rPr>
          <w:lang w:val="hr-HR"/>
        </w:rPr>
        <w:t>29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AD1CF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E60" w:rsidP="007F64E0" w:rsidR="002D2E60">
      <w:r>
        <w:separator/>
      </w:r>
    </w:p>
  </w:endnote>
  <w:endnote w:id="0" w:type="continuationSeparator">
    <w:p w:rsidRDefault="002D2E60" w:rsidP="007F64E0" w:rsidR="002D2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E60" w:rsidP="007F64E0" w:rsidR="002D2E60">
      <w:r>
        <w:separator/>
      </w:r>
    </w:p>
  </w:footnote>
  <w:footnote w:id="0" w:type="continuationSeparator">
    <w:p w:rsidRDefault="002D2E60" w:rsidP="007F64E0" w:rsidR="002D2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2B3522">
      <w:rPr>
        <w:lang w:val="hr-HR"/>
      </w:rPr>
      <w:t>St-1</w:t>
    </w:r>
    <w:r w:rsidR="00D954E1">
      <w:rPr>
        <w:lang w:val="hr-HR"/>
      </w:rPr>
      <w:t>6</w:t>
    </w:r>
    <w:r w:rsidR="002B3522">
      <w:rPr>
        <w:lang w:val="hr-HR"/>
      </w:rPr>
      <w:t>9</w:t>
    </w:r>
    <w:r w:rsidR="00802B00">
      <w:rPr>
        <w:lang w:val="hr-HR"/>
      </w:rPr>
      <w:t>/16</w:t>
    </w:r>
    <w:r w:rsidR="00AD1CFD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32F4" w:rsidRPr="006B32F4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3522"/>
    <w:rsid w:val="002B52F0"/>
    <w:rsid w:val="002B6FA1"/>
    <w:rsid w:val="002C5A37"/>
    <w:rsid w:val="002C5CA3"/>
    <w:rsid w:val="002C6D2C"/>
    <w:rsid w:val="002C7531"/>
    <w:rsid w:val="002D124B"/>
    <w:rsid w:val="002D2E60"/>
    <w:rsid w:val="002D2EAB"/>
    <w:rsid w:val="002D4620"/>
    <w:rsid w:val="002D49C4"/>
    <w:rsid w:val="002E00D7"/>
    <w:rsid w:val="002E1FDD"/>
    <w:rsid w:val="002E39BE"/>
    <w:rsid w:val="002E3DE8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3772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3D0E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B32F4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1D06"/>
    <w:rsid w:val="00722B7A"/>
    <w:rsid w:val="00726676"/>
    <w:rsid w:val="007302FC"/>
    <w:rsid w:val="00733111"/>
    <w:rsid w:val="00734005"/>
    <w:rsid w:val="0073509B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75B97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1109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05F71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1CFD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3AC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877E8"/>
    <w:rsid w:val="00C904EF"/>
    <w:rsid w:val="00C93771"/>
    <w:rsid w:val="00C93B72"/>
    <w:rsid w:val="00C97BF5"/>
    <w:rsid w:val="00CA028C"/>
    <w:rsid w:val="00CA23CB"/>
    <w:rsid w:val="00CA619F"/>
    <w:rsid w:val="00CA7CA4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0C3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4E1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0C03"/>
    <w:rsid w:val="00F84BFC"/>
    <w:rsid w:val="00F92392"/>
    <w:rsid w:val="00F928AB"/>
    <w:rsid w:val="00F93CB7"/>
    <w:rsid w:val="00FA4BFC"/>
    <w:rsid w:val="00FA77FA"/>
    <w:rsid w:val="00FB5A0F"/>
    <w:rsid w:val="00FC0804"/>
    <w:rsid w:val="00FC4375"/>
    <w:rsid w:val="00FC7C3F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3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CVJEĆARNICA AMARILIS jednostavno društvo s ograničenom odgovornošću za usluge i trgovinu</izvorni_sadrzaj>
    <derivirana_varijabla naziv="DomainObject.Predmet.ProtustrankaFormated_1">  CVJEĆARNICA AMARILIS jednostavno društvo s ograničenom odgovornošću za usluge i trgovinu</derivirana_varijabla>
  </DomainObject.Predmet.ProtustrankaFormated>
  <DomainObject.Predmet.ProtustrankaFormatedOIB>
    <izvorni_sadrzaj>  CVJEĆARNICA AMARILIS jednostavno društvo s ograničenom odgovornošću za usluge i trgovinu, OIB 50483154154</izvorni_sadrzaj>
    <derivirana_varijabla naziv="DomainObject.Predmet.ProtustrankaFormatedOIB_1">  CVJEĆARNICA AMARILIS jednostavno društvo s ograničenom odgovornošću za usluge i trgovinu, OIB 50483154154</derivirana_varijabla>
  </DomainObject.Predmet.ProtustrankaFormatedOIB>
  <DomainObject.Predmet.ProtustrankaFormatedWithAdress>
    <izvorni_sadrzaj> CVJEĆARNICA AMARILIS jednostavno društvo s ograničenom odgovornošću za usluge i trgovinu, Braće Radića 21, 40000 Domašinec</izvorni_sadrzaj>
    <derivirana_varijabla naziv="DomainObject.Predmet.ProtustrankaFormatedWithAdress_1"> CVJEĆARNICA AMARILIS jednostavno društvo s ograničenom odgovornošću za usluge i trgovinu, Braće Radića 21, 40000 Domašinec</derivirana_varijabla>
  </DomainObject.Predmet.ProtustrankaFormatedWithAdress>
  <DomainObject.Predmet.ProtustrankaFormatedWithAdressOIB>
    <izvorni_sadrzaj> CVJEĆARNICA AMARILIS jednostavno društvo s ograničenom odgovornošću za usluge i trgovinu, OIB 50483154154, Braće Radića 21, 40000 Domašinec</izvorni_sadrzaj>
    <derivirana_varijabla naziv="DomainObject.Predmet.ProtustrankaFormatedWithAdressOIB_1"> CVJEĆARNICA AMARILIS jednostavno društvo s ograničenom odgovornošću za usluge i trgovinu, OIB 50483154154, Braće Radića 21, 40000 Domašinec</derivirana_varijabla>
  </DomainObject.Predmet.ProtustrankaFormatedWithAdressOIB>
  <DomainObject.Predmet.ProtustrankaWithAdress>
    <izvorni_sadrzaj>CVJEĆARNICA AMARILIS jednostavno društvo s ograničenom odgovornošću za usluge i trgovinu Braće Radića 21, 40000 Domašinec</izvorni_sadrzaj>
    <derivirana_varijabla naziv="DomainObject.Predmet.ProtustrankaWithAdress_1">CVJEĆARNICA AMARILIS jednostavno društvo s ograničenom odgovornošću za usluge i trgovinu Braće Radića 21, 40000 Domašinec</derivirana_varijabla>
  </DomainObject.Predmet.ProtustrankaWithAdress>
  <DomainObject.Predmet.ProtustrankaWithAdressOIB>
    <izvorni_sadrzaj>CVJEĆARNICA AMARILIS jednostavno društvo s ograničenom odgovornošću za usluge i trgovinu, OIB 50483154154, Braće Radića 21, 40000 Domašinec</izvorni_sadrzaj>
    <derivirana_varijabla naziv="DomainObject.Predmet.ProtustrankaWithAdressOIB_1">CVJEĆARNICA AMARILIS jednostavno društvo s ograničenom odgovornošću za usluge i trgovinu, OIB 50483154154, Braće Radića 21, 40000 Domašinec</derivirana_varijabla>
  </DomainObject.Predmet.ProtustrankaWithAdressOIB>
  <DomainObject.Predmet.ProtustrankaNazivFormated>
    <izvorni_sadrzaj>CVJEĆARNICA AMARILIS jednostavno društvo s ograničenom odgovornošću za usluge i trgovinu</izvorni_sadrzaj>
    <derivirana_varijabla naziv="DomainObject.Predmet.ProtustrankaNazivFormated_1">CVJEĆARNICA AMARILIS jednostavno društvo s ograničenom odgovornošću za usluge i trgovinu</derivirana_varijabla>
  </DomainObject.Predmet.ProtustrankaNazivFormated>
  <DomainObject.Predmet.ProtustrankaNazivFormatedOIB>
    <izvorni_sadrzaj>CVJEĆARNICA AMARILIS jednostavno društvo s ograničenom odgovornošću za usluge i trgovinu, OIB 50483154154</izvorni_sadrzaj>
    <derivirana_varijabla naziv="DomainObject.Predmet.ProtustrankaNazivFormatedOIB_1">CVJEĆARNICA AMARILIS jednostavno društvo s ograničenom odgovornošću za usluge i trgovinu, OIB 50483154154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15032.79</izvorni_sadrzaj>
    <derivirana_varijabla naziv="DomainObject.Predmet.TrenutnaVrijednost_1">15032.79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CVJEĆARNICA AMARILIS jednostavno društvo s ograničenom odgovornošću za usluge i trgovinu</item>
    </izvorni_sadrzaj>
    <derivirana_varijabla naziv="DomainObject.Predmet.ProtuStrankaListFormated_1">
      <item>CVJEĆARNICA AMARILIS jednostavno društvo s ograničenom odgovornošću za usluge i trgovinu</item>
    </derivirana_varijabla>
  </DomainObject.Predmet.ProtuStrankaListFormated>
  <DomainObject.Predmet.ProtuStrankaListFormatedOIB>
    <izvorni_sadrzaj>
      <item>CVJEĆARNICA AMARILIS jednostavno društvo s ograničenom odgovornošću za usluge i trgovinu, OIB 50483154154</item>
    </izvorni_sadrzaj>
    <derivirana_varijabla naziv="DomainObject.Predmet.ProtuStrankaListFormatedOIB_1">
      <item>CVJEĆARNICA AMARILIS jednostavno društvo s ograničenom odgovornošću za usluge i trgovinu, OIB 50483154154</item>
    </derivirana_varijabla>
  </DomainObject.Predmet.ProtuStrankaListFormatedOIB>
  <DomainObject.Predmet.ProtuStrankaListFormatedWithAdress>
    <izvorni_sadrzaj>
      <item>CVJEĆARNICA AMARILIS jednostavno društvo s ograničenom odgovornošću za usluge i trgovinu, Braće Radića 21, 40000 Domašinec</item>
    </izvorni_sadrzaj>
    <derivirana_varijabla naziv="DomainObject.Predmet.ProtuStrankaListFormatedWithAdress_1">
      <item>CVJEĆARNICA AMARILIS jednostavno društvo s ograničenom odgovornošću za usluge i trgovinu, Braće Radića 21, 40000 Domašinec</item>
    </derivirana_varijabla>
  </DomainObject.Predmet.ProtuStrankaListFormatedWithAdress>
  <DomainObject.Predmet.ProtuStrankaListFormatedWithAdressOIB>
    <izvorni_sadrzaj>
      <item>CVJEĆARNICA AMARILIS jednostavno društvo s ograničenom odgovornošću za usluge i trgovinu, OIB 50483154154, Braće Radića 21, 40000 Domašinec</item>
    </izvorni_sadrzaj>
    <derivirana_varijabla naziv="DomainObject.Predmet.ProtuStrankaListFormatedWithAdressOIB_1">
      <item>CVJEĆARNICA AMARILIS jednostavno društvo s ograničenom odgovornošću za usluge i trgovinu, OIB 50483154154, Braće Radića 21, 40000 Domašinec</item>
    </derivirana_varijabla>
  </DomainObject.Predmet.ProtuStrankaListFormatedWithAdressOIB>
  <DomainObject.Predmet.ProtuStrankaListNazivFormated>
    <izvorni_sadrzaj>
      <item>CVJEĆARNICA AMARILIS jednostavno društvo s ograničenom odgovornošću za usluge i trgovinu</item>
    </izvorni_sadrzaj>
    <derivirana_varijabla naziv="DomainObject.Predmet.ProtuStrankaListNazivFormated_1">
      <item>CVJEĆARNICA AMARILIS jednostavno društvo s ograničenom odgovornošću za usluge i trgovinu</item>
    </derivirana_varijabla>
  </DomainObject.Predmet.ProtuStrankaListNazivFormated>
  <DomainObject.Predmet.ProtuStrankaListNazivFormatedOIB>
    <izvorni_sadrzaj>
      <item>CVJEĆARNICA AMARILIS jednostavno društvo s ograničenom odgovornošću za usluge i trgovinu, OIB 50483154154</item>
    </izvorni_sadrzaj>
    <derivirana_varijabla naziv="DomainObject.Predmet.ProtuStrankaListNazivFormatedOIB_1">
      <item>CVJEĆARNICA AMARILIS jednostavno društvo s ograničenom odgovornošću za usluge i trgovinu, OIB 50483154154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CVJEĆARNICA AMARILIS jednostavno društvo s ograničenom odgovornošću za usluge i trgovinu</izvorni_sadrzaj>
    <derivirana_varijabla naziv="DomainObject.Predmet.ProtustrankaIDrugi_1">CVJEĆARNICA AMARILIS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CVJEĆARNICA AMARILIS jednostavno društvo s ograničenom odgovornošću za usluge i trgovinu, OIB 50483154154, Braće Radića 21, 40000 Domašinec</izvorni_sadrzaj>
    <derivirana_varijabla naziv="DomainObject.Predmet.ProtustrankaIDrugiAdressOIB_1">CVJEĆARNICA AMARILIS jednostavno društvo s ograničenom odgovornošću za usluge i trgovinu, OIB 50483154154, Braće Radića 21,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CVJEĆARNICA AMARILIS jednostavno društvo s ograničenom odgovornošću za usluge i trgovinu</item>
      <item>Sudski registar</item>
    </izvorni_sadrzaj>
    <derivirana_varijabla naziv="DomainObject.Predmet.SudioniciListNaziv_1">
      <item>Financijska agencija</item>
      <item>CVJEĆARNICA AMARILIS jednostavno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CVJEĆARNICA AMARILIS jednostavno društvo s ograničenom odgovornošću za usluge i trgovinu, OIB 50483154154, Braće Radića 21,40000 Domašinec</item>
      <item>Sudski registar</item>
    </izvorni_sadrzaj>
    <derivirana_varijabla naziv="DomainObject.Predmet.SudioniciListAdressOIB_1">
      <item>Financijska agencija, OIB 85821130368, A. Cesarca 2,42000 Varaždin</item>
      <item>CVJEĆARNICA AMARILIS jednostavno društvo s ograničenom odgovornošću za usluge i trgovinu, OIB 50483154154, Braće Radića 21,40000 Domašinec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50483154154</item>
      <item>, OIB null</item>
    </izvorni_sadrzaj>
    <derivirana_varijabla naziv="DomainObject.Predmet.SudioniciListNazivOIB_1">
      <item>, OIB 85821130368</item>
      <item>, OIB 50483154154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2390</properties:Characters>
  <properties:Lines>68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2016-03-21T11:04:00Z</dcterms:created>
  <dc:creator>user</dc:creator>
  <cp:lastModifiedBy>Maja Marčec</cp:lastModifiedBy>
  <cp:lastPrinted>2016-03-21T11:25:00Z</cp:lastPrinted>
  <dcterms:modified xmlns:xsi="http://www.w3.org/2001/XMLSchema-instance" xsi:type="dcterms:W3CDTF">2016-03-29T10:31:00Z</dcterms:modified>
  <cp:revision>8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