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02ed" w14:paraId="e9402ed" w:rsidRDefault="00A357BF" w:rsidP="00A357BF" w:rsidR="00A357BF">
      <w:pPr>
        <w15:collapsed w:val="false"/>
      </w:pPr>
      <w:bookmarkStart w:name="_GoBack" w:id="0"/>
      <w:bookmarkEnd w:id="0"/>
    </w:p>
    <w:p w:rsidRDefault="00A357BF" w:rsidP="00A357BF" w:rsidR="00A357BF">
      <w:pPr>
        <w:pStyle w:val="Bezproreda"/>
        <w:ind w:firstLine="708" w:left="4956"/>
      </w:pPr>
      <w:r>
        <w:t>1 St-41/2014-86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 xml:space="preserve">TRGOVAČKI SUD U BJELOVARU, po stečajnom sucu Branki </w:t>
      </w:r>
      <w:proofErr w:type="spellStart"/>
      <w:r>
        <w:t>Pleskalt</w:t>
      </w:r>
      <w:proofErr w:type="spellEnd"/>
      <w:r>
        <w:t xml:space="preserve">, u stečajnom predmetu  nad stečajnim dužnicima:  Brestovac – drvni kombinat d.d. u stečaju, Garešnički Brestovac, Brestovačka 33, OIB: 23482370704,   dana 25.  rujna  2015. godine donio je slijedeći 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  <w:jc w:val="center"/>
      </w:pPr>
      <w:r>
        <w:t>Z A K L J U Č A K</w:t>
      </w:r>
    </w:p>
    <w:p w:rsidRDefault="00A357BF" w:rsidP="00A357BF" w:rsidR="00A357BF">
      <w:pPr>
        <w:pStyle w:val="Bezproreda"/>
        <w:jc w:val="center"/>
      </w:pP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>I  Prodaje se imovina stečajnog dužnika Brestovac – drvni kombinat d.d.  u stečaju, Garešnički Brestovac, Brestovačka 33, OIB : 23482370704, i to: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 xml:space="preserve">1.nekretnine upisane u </w:t>
      </w:r>
      <w:proofErr w:type="spellStart"/>
      <w:r>
        <w:t>zk</w:t>
      </w:r>
      <w:proofErr w:type="spellEnd"/>
      <w:r>
        <w:t xml:space="preserve">. ul. br. 1291 k.o. Garešnica i to:    </w:t>
      </w:r>
    </w:p>
    <w:p w:rsidRDefault="00A357BF" w:rsidP="00A357BF" w:rsidR="00A357BF">
      <w:pPr>
        <w:pStyle w:val="Bezproreda"/>
      </w:pPr>
      <w:r>
        <w:t xml:space="preserve">                       </w:t>
      </w:r>
    </w:p>
    <w:p w:rsidRDefault="00A357BF" w:rsidP="00A357BF" w:rsidR="00A357BF">
      <w:pPr>
        <w:pStyle w:val="Bezproreda"/>
      </w:pPr>
      <w:r>
        <w:t xml:space="preserve">      - </w:t>
      </w:r>
      <w:proofErr w:type="spellStart"/>
      <w:r>
        <w:t>čkbr</w:t>
      </w:r>
      <w:proofErr w:type="spellEnd"/>
      <w:r>
        <w:t>. 1874/23 u naravi restoran površine 1766 m2, po početnoj prodajnoj cijeni od  107.175,74 kuna,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 xml:space="preserve">2. nekretnine upisane u </w:t>
      </w:r>
      <w:proofErr w:type="spellStart"/>
      <w:r>
        <w:t>zk</w:t>
      </w:r>
      <w:proofErr w:type="spellEnd"/>
      <w:r>
        <w:t>. ul. br. 2587 k.o. Garešnica i to: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>-</w:t>
      </w:r>
      <w:proofErr w:type="spellStart"/>
      <w:r>
        <w:t>čkbr</w:t>
      </w:r>
      <w:proofErr w:type="spellEnd"/>
      <w:r>
        <w:t xml:space="preserve">. 1874/22 u naravi </w:t>
      </w:r>
      <w:proofErr w:type="spellStart"/>
      <w:r>
        <w:t>brusiona</w:t>
      </w:r>
      <w:proofErr w:type="spellEnd"/>
      <w:r>
        <w:t xml:space="preserve"> pilane i skladište građevinske grupe, kemijska priprema vode za energanu s laboratorijem energane, tehničko skladište, mehanička radiona, remontna radiona, limarska radiona, priručno skladište za kisik i acetilen, mlin za otpadna drva tvornice parketa, kompresorska stanica, vatrogasno spremište površine 11.265 m2, </w:t>
      </w:r>
    </w:p>
    <w:p w:rsidRDefault="00A357BF" w:rsidP="00A357BF" w:rsidR="00A357BF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>. 1874/25 u  naravi otvoreni skladišni prostor površine 1489 m2 i</w:t>
      </w:r>
    </w:p>
    <w:p w:rsidRDefault="00A357BF" w:rsidP="00A357BF" w:rsidR="00A357BF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 xml:space="preserve">. 256/2 u naravi </w:t>
      </w:r>
      <w:proofErr w:type="spellStart"/>
      <w:r>
        <w:t>hidroforsko</w:t>
      </w:r>
      <w:proofErr w:type="spellEnd"/>
      <w:r>
        <w:t xml:space="preserve"> postrojenje stare hidrantske mreže, </w:t>
      </w:r>
      <w:proofErr w:type="spellStart"/>
      <w:r>
        <w:t>hidroforsko</w:t>
      </w:r>
      <w:proofErr w:type="spellEnd"/>
      <w:r>
        <w:t xml:space="preserve"> postrojenje stare hidrantske mreže te put i dvorište površine 676 m2,  po početnoj prodajnoj cijeni od  1.092.801,31kuna. 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 xml:space="preserve">Sve  nekretnine opterećene 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razlučnog</w:t>
      </w:r>
      <w:proofErr w:type="spellEnd"/>
      <w:r>
        <w:t xml:space="preserve"> vjerovnika Privredne banke d.d. Zagreb.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 xml:space="preserve">II Nekretnine navedene pod </w:t>
      </w:r>
      <w:proofErr w:type="spellStart"/>
      <w:r>
        <w:t>toč</w:t>
      </w:r>
      <w:proofErr w:type="spellEnd"/>
      <w:r>
        <w:t xml:space="preserve">. I prodavati će se po početnim prodajnim cijenama navedenim pod </w:t>
      </w:r>
      <w:proofErr w:type="spellStart"/>
      <w:r>
        <w:t>toč</w:t>
      </w:r>
      <w:proofErr w:type="spellEnd"/>
      <w:r>
        <w:t>. I ovog Zaključka, time da će se iste prodavati skupno sa nekretninama stečajnih dužnika BRESTOVAC – tvornica namještaja d.o.o. u stečaju,  Garešnički Brestovac (po Zaključku Trgovačkog suda u B</w:t>
      </w:r>
      <w:r w:rsidR="006B1232">
        <w:t xml:space="preserve">jelovaru </w:t>
      </w:r>
      <w:proofErr w:type="spellStart"/>
      <w:r w:rsidR="006B1232">
        <w:t>posl</w:t>
      </w:r>
      <w:proofErr w:type="spellEnd"/>
      <w:r w:rsidR="006B1232">
        <w:t>. br. St-43/2014-83</w:t>
      </w:r>
      <w:r>
        <w:t xml:space="preserve"> i BRESTOVAC – PILANA d.o.o. Garešnički Brestovac </w:t>
      </w:r>
      <w:r w:rsidR="006B1232">
        <w:t>(po Zaključku  br. St-42/2014-98 od 25. rujna</w:t>
      </w:r>
      <w:r>
        <w:t xml:space="preserve"> 2015. godine). 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 xml:space="preserve">III Nekretnine  iz točke I  ovog Zaključka prodavat će se na šestoj usmenoj javnoj  dražbi, koja će se održati 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  <w:jc w:val="center"/>
      </w:pPr>
      <w:r>
        <w:t>dana   15. listopada 2015. godine u  10,00 sati</w:t>
      </w:r>
    </w:p>
    <w:p w:rsidRDefault="00A357BF" w:rsidP="00A357BF" w:rsidR="00A357BF">
      <w:pPr>
        <w:pStyle w:val="Bezproreda"/>
        <w:jc w:val="center"/>
      </w:pPr>
    </w:p>
    <w:p w:rsidRDefault="00A357BF" w:rsidP="00A357BF" w:rsidR="00A357BF">
      <w:pPr>
        <w:pStyle w:val="Bezproreda"/>
      </w:pPr>
      <w:r>
        <w:t>a održavanje ročišta za prodaju povjerava se javnom bilježniku Mariji Čulo Poljak iz Bjelovara, Trg Eugena Kvaternika 2.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>IV  Uvjeti prodaje:</w:t>
      </w:r>
    </w:p>
    <w:p w:rsidRDefault="00A357BF" w:rsidP="00A357BF" w:rsidR="00A357BF">
      <w:pPr>
        <w:pStyle w:val="Bezproreda"/>
      </w:pPr>
      <w:r>
        <w:t xml:space="preserve">         </w:t>
      </w:r>
    </w:p>
    <w:p w:rsidRDefault="00A357BF" w:rsidP="00A357BF" w:rsidR="00A357BF">
      <w:pPr>
        <w:pStyle w:val="Bezproreda"/>
      </w:pPr>
      <w:r>
        <w:t xml:space="preserve">1.Nekretnine navedene u točki I  ovog Zaključka na ročištu za dražbu ne mogu biti prodane za cijenu ispod početne prodajne cijene koja ukupno iznosi   1.199.977,05 kuna (slovima: </w:t>
      </w:r>
      <w:proofErr w:type="spellStart"/>
      <w:r>
        <w:t>milionstodevedesetdevettisućadevetstosedamdesetsedamkuna</w:t>
      </w:r>
      <w:proofErr w:type="spellEnd"/>
      <w:r>
        <w:t xml:space="preserve"> i </w:t>
      </w:r>
      <w:proofErr w:type="spellStart"/>
      <w:r>
        <w:t>petlipa</w:t>
      </w:r>
      <w:proofErr w:type="spellEnd"/>
      <w:r>
        <w:t>).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>2.Poreze, pristojbe i troškove koji nisu sadržani u početnim cijenama oglašenih nekretnina kupac je dužan platiti u skladu sa zakonom.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>3.Nekretnine  navedene u točki I ovog Zaključka prodaju se isključivo po načelu "viđeno-kupljeno", te su isključeni svi prigovori na pravne i materijalne nedostatke istih.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 xml:space="preserve"> V  Pravo nadmetanja imaju sve pravne i fizičke osobe u skladu sa zakonskim propisima. Kao ponuditelji na usmenoj javnoj dražbi mogu sudjelova</w:t>
      </w:r>
      <w:r w:rsidR="006B1232">
        <w:t>ti osobe koje najkasnije do   12</w:t>
      </w:r>
      <w:r>
        <w:t xml:space="preserve">.  listopada  2015. godine uplate osiguranje u visini 10% od utvrđene početne prodajne cijene, na račun Trgovačkog suda u Bjelovaru broj: IBAN HR6123900011300000630, s pozivom na broj 05-540-41-2014. 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 xml:space="preserve">VIII Nakon što kupac položi kupovinu i rješenje o dosudi postane pravomoćno sud će </w:t>
      </w:r>
    </w:p>
    <w:p w:rsidRDefault="00A357BF" w:rsidP="00A357BF" w:rsidR="00A357BF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>IX   Razgledanje nekretnina  te uvid u procijene vrijednosti istih mogu se obaviti uz prethodni dogovor sa stečajnim upraviteljima na broj: 098 490 651.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>X Ovaj Zaključak će se objaviti na oglasnoj ploči Trgovačkog suda u Bjelovaru i na e-oglasnoj ploči.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 xml:space="preserve"> U Bjelovaru,  25.  rujna  2015.</w:t>
      </w:r>
    </w:p>
    <w:p w:rsidRDefault="00A357BF" w:rsidP="00A357BF" w:rsidR="00A357BF">
      <w:pPr>
        <w:pStyle w:val="Bezproreda"/>
        <w:ind w:left="4956"/>
      </w:pPr>
      <w:r>
        <w:t xml:space="preserve">  STEČAJNI SUDAC</w:t>
      </w:r>
    </w:p>
    <w:p w:rsidRDefault="00A357BF" w:rsidP="00A357BF" w:rsidR="00A357BF">
      <w:pPr>
        <w:pStyle w:val="Bezproreda"/>
        <w:ind w:firstLine="708" w:left="4248"/>
      </w:pPr>
      <w:r>
        <w:t xml:space="preserve"> BRANKA PLESKALT  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r>
        <w:t xml:space="preserve">POUKA O PRAVNOM LIJEKU: Protiv ovog Zaključka nema mjesta pravnom lijeku (čl. 11. SZ). </w:t>
      </w: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</w:p>
    <w:p w:rsidRDefault="00A357BF" w:rsidP="00A357BF" w:rsidR="00A357B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357BF" w:rsidP="00A357BF" w:rsidR="00A357BF">
      <w:pPr>
        <w:pStyle w:val="Bezproreda"/>
      </w:pPr>
      <w:r>
        <w:t>Dna: stečajnom upravitelju</w:t>
      </w:r>
    </w:p>
    <w:p w:rsidRDefault="00A357BF" w:rsidP="00A357BF" w:rsidR="00A357BF">
      <w:pPr>
        <w:pStyle w:val="Bezproreda"/>
      </w:pPr>
      <w:r>
        <w:t xml:space="preserve">         </w:t>
      </w:r>
      <w:proofErr w:type="spellStart"/>
      <w:r>
        <w:t>razlučnim</w:t>
      </w:r>
      <w:proofErr w:type="spellEnd"/>
      <w:r>
        <w:t xml:space="preserve"> vjerovnicima</w:t>
      </w:r>
    </w:p>
    <w:p w:rsidRDefault="00A357BF" w:rsidP="00A357BF" w:rsidR="00A357BF">
      <w:pPr>
        <w:pStyle w:val="Bezproreda"/>
      </w:pPr>
      <w:r>
        <w:t xml:space="preserve">         Oglasna ploča – ovdje,</w:t>
      </w:r>
    </w:p>
    <w:p w:rsidRDefault="00A357BF" w:rsidP="00A357BF" w:rsidR="00A357BF">
      <w:pPr>
        <w:pStyle w:val="Bezproreda"/>
      </w:pPr>
      <w:r>
        <w:t xml:space="preserve">        ROČ.  15. 10. 2015. </w:t>
      </w:r>
    </w:p>
    <w:p w:rsidRDefault="00A357BF" w:rsidP="00A357BF" w:rsidR="003D2344">
      <w:pPr>
        <w:pStyle w:val="Bezproreda"/>
      </w:pPr>
      <w:r>
        <w:t xml:space="preserve">Bjelovar, 25. 09. 2015. </w:t>
      </w:r>
    </w:p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7BF"/>
    <w:rsid w:val="006B1232"/>
    <w:rsid w:val="00A357BF"/>
    <w:rsid w:val="00A92139"/>
    <w:rsid w:val="00B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57B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57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B1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57B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57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B1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7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St-41/2014-87</izvorni_sadrzaj>
    <derivirana_varijabla naziv="DomainObject.Oznaka_1">St-41/2014-87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St-41/2014-87</izvorni_sadrzaj>
    <derivirana_varijabla naziv="DomainObject.PoslovniBrojDokumenta_1">St-41/2014-87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3844</properties:Characters>
  <properties:Lines>103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2015-09-25T07:26:00Z</dcterms:created>
  <dc:creator>Vesna Dragišić</dc:creator>
  <cp:lastModifiedBy>Vesna Dragišić</cp:lastModifiedBy>
  <cp:lastPrinted>2015-09-25T11:49:00Z</cp:lastPrinted>
  <dcterms:modified xmlns:xsi="http://www.w3.org/2001/XMLSchema-instance" xsi:type="dcterms:W3CDTF">2015-09-25T11:49:00Z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St-41/2014-87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