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443661" w14:paraId="c44366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493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D5CA6">
              <w:t>6</w:t>
            </w:r>
            <w:r>
              <w:t xml:space="preserve"> </w:t>
            </w:r>
            <w:r w:rsidR="00CD5CA6">
              <w:t>St</w:t>
            </w:r>
            <w:r w:rsidR="0092437B">
              <w:t>-</w:t>
            </w:r>
            <w:r w:rsidR="006E4936">
              <w:t>525/17-3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D5CA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Trgovački sud u Varaždinu po sucu toga suda, Hugu Wedemeyer</w:t>
      </w:r>
      <w:r w:rsidR="00643753">
        <w:rPr>
          <w:rFonts w:hAnsi="Times New Roman" w:ascii="Times New Roman"/>
          <w:sz w:val="24"/>
          <w:szCs w:val="24"/>
        </w:rPr>
        <w:t>u</w:t>
      </w:r>
      <w:r w:rsidRPr="00CD5CA6">
        <w:rPr>
          <w:rFonts w:hAnsi="Times New Roman" w:ascii="Times New Roman"/>
          <w:sz w:val="24"/>
          <w:szCs w:val="24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6E4936">
        <w:rPr>
          <w:rFonts w:hAnsi="Times New Roman" w:ascii="Times New Roman"/>
          <w:sz w:val="24"/>
          <w:szCs w:val="24"/>
        </w:rPr>
        <w:t>COBUS j.d.o.o., OIB: 57933301179, sa sjedištem u Jurovec 3, 40313 Jurovec, dana 25</w:t>
      </w:r>
      <w:r w:rsidRPr="00CD5CA6">
        <w:rPr>
          <w:rFonts w:hAnsi="Times New Roman" w:ascii="Times New Roman"/>
          <w:sz w:val="24"/>
          <w:szCs w:val="24"/>
        </w:rPr>
        <w:t xml:space="preserve">. </w:t>
      </w:r>
      <w:r w:rsidR="006E4936">
        <w:rPr>
          <w:rFonts w:hAnsi="Times New Roman" w:ascii="Times New Roman"/>
          <w:sz w:val="24"/>
          <w:szCs w:val="24"/>
        </w:rPr>
        <w:t>listopada</w:t>
      </w:r>
      <w:r w:rsidRPr="00CD5CA6">
        <w:rPr>
          <w:rFonts w:hAnsi="Times New Roman" w:ascii="Times New Roman"/>
          <w:sz w:val="24"/>
          <w:szCs w:val="24"/>
        </w:rPr>
        <w:t xml:space="preserve"> 2017. temeljem čl. 430. Stečajnog zakona (</w:t>
      </w:r>
      <w:r>
        <w:rPr>
          <w:rFonts w:hAnsi="Times New Roman" w:ascii="Times New Roman"/>
          <w:sz w:val="24"/>
          <w:szCs w:val="24"/>
        </w:rPr>
        <w:t>"</w:t>
      </w:r>
      <w:r w:rsidRPr="00CD5CA6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", broj 71/15</w:t>
      </w:r>
      <w:r w:rsidRPr="00CD5CA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dalje u tekstu: SZ</w:t>
      </w:r>
      <w:r w:rsidRPr="00CD5CA6">
        <w:rPr>
          <w:rFonts w:hAnsi="Times New Roman" w:ascii="Times New Roman"/>
          <w:sz w:val="24"/>
          <w:szCs w:val="24"/>
        </w:rPr>
        <w:t>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I/ Utvrđuje se da ukupni iznos evidentiranog duga dužnika </w:t>
      </w:r>
      <w:r w:rsidR="006E4936">
        <w:rPr>
          <w:rFonts w:hAnsi="Times New Roman" w:ascii="Times New Roman"/>
          <w:sz w:val="24"/>
          <w:szCs w:val="24"/>
        </w:rPr>
        <w:t>COBUS j.d.o.o., OIB: 57933301179, sa sjedištem u Jurovec 3, 40313 Jurovec</w:t>
      </w:r>
      <w:r w:rsidRPr="00CD5CA6">
        <w:rPr>
          <w:rFonts w:hAnsi="Times New Roman" w:ascii="Times New Roman"/>
          <w:sz w:val="24"/>
          <w:szCs w:val="24"/>
        </w:rPr>
        <w:t xml:space="preserve">, iznosi </w:t>
      </w:r>
      <w:r w:rsidR="006E4936">
        <w:rPr>
          <w:rFonts w:hAnsi="Times New Roman" w:ascii="Times New Roman"/>
          <w:sz w:val="24"/>
          <w:szCs w:val="24"/>
        </w:rPr>
        <w:t>52.798,06</w:t>
      </w:r>
      <w:r w:rsidRPr="00CD5CA6">
        <w:rPr>
          <w:rFonts w:hAnsi="Times New Roman" w:ascii="Times New Roman"/>
          <w:sz w:val="24"/>
          <w:szCs w:val="24"/>
        </w:rPr>
        <w:t xml:space="preserve"> kuna.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II/ Poziva se direktor dužnika</w:t>
      </w:r>
      <w:r w:rsidR="006E4936">
        <w:rPr>
          <w:rFonts w:hAnsi="Times New Roman" w:ascii="Times New Roman"/>
          <w:sz w:val="24"/>
          <w:szCs w:val="24"/>
        </w:rPr>
        <w:t xml:space="preserve"> Mihael Goričanec, OIB: 02629304395 iz Jurovca, Jurovec 3</w:t>
      </w:r>
      <w:r w:rsidRPr="00CD5CA6">
        <w:rPr>
          <w:rFonts w:hAnsi="Times New Roman" w:ascii="Times New Roman"/>
          <w:sz w:val="24"/>
          <w:szCs w:val="24"/>
        </w:rP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 otvoren kod Hrvatske poštanske banke d.d., pozivom na broj spisa St-</w:t>
      </w:r>
      <w:r w:rsidR="006E4936">
        <w:rPr>
          <w:rFonts w:hAnsi="Times New Roman" w:ascii="Times New Roman"/>
          <w:sz w:val="24"/>
          <w:szCs w:val="24"/>
        </w:rPr>
        <w:t>525/17</w:t>
      </w:r>
      <w:r w:rsidRPr="00CD5CA6">
        <w:rPr>
          <w:rFonts w:hAnsi="Times New Roman" w:ascii="Times New Roman"/>
          <w:sz w:val="24"/>
          <w:szCs w:val="24"/>
        </w:rPr>
        <w:t>– u koloni svrha uplate s time da nakon uplate u spis priloži dokaz – virmansku uplatnicu.</w:t>
      </w: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CD5CA6" w:rsidRPr="00CD5CA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ab/>
      </w:r>
    </w:p>
    <w:p w:rsidRDefault="00CD5CA6" w:rsidP="00CD5CA6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čl. 133., te čl. 286. do čl.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43753" w:rsidP="0049749B" w:rsidR="0064375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A351E" w:rsidP="00DC70E5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6E4936">
        <w:rPr>
          <w:rFonts w:hAnsi="Times New Roman" w:ascii="Times New Roman"/>
          <w:sz w:val="24"/>
          <w:szCs w:val="24"/>
        </w:rPr>
        <w:t>10. listopada 2017</w:t>
      </w:r>
      <w:r w:rsidR="00CD5CA6" w:rsidRPr="00CD5CA6">
        <w:rPr>
          <w:rFonts w:hAnsi="Times New Roman" w:ascii="Times New Roman"/>
          <w:sz w:val="24"/>
          <w:szCs w:val="24"/>
        </w:rPr>
        <w:t>., predlagatelj Financijska agencija, Regionalni centar Zagreb, Podružnica Varaždin podnio je prijedlog za otvaranje</w:t>
      </w:r>
      <w:r w:rsidR="00643753">
        <w:rPr>
          <w:rFonts w:hAnsi="Times New Roman" w:ascii="Times New Roman"/>
          <w:sz w:val="24"/>
          <w:szCs w:val="24"/>
        </w:rPr>
        <w:t xml:space="preserve"> skraćenog</w:t>
      </w:r>
      <w:r w:rsidR="00CD5CA6" w:rsidRPr="00CD5CA6">
        <w:rPr>
          <w:rFonts w:hAnsi="Times New Roman" w:ascii="Times New Roman"/>
          <w:sz w:val="24"/>
          <w:szCs w:val="24"/>
        </w:rPr>
        <w:t xml:space="preserve"> stečajnog postupka nad dužnikom </w:t>
      </w:r>
      <w:r w:rsidR="006E4936">
        <w:rPr>
          <w:rFonts w:hAnsi="Times New Roman" w:ascii="Times New Roman"/>
          <w:sz w:val="24"/>
          <w:szCs w:val="24"/>
        </w:rPr>
        <w:t>COBUS j.d.o.o., OIB: 57933301179, sa sjedištem u Jurovec 3, 40313 Jurovec</w:t>
      </w:r>
      <w:r>
        <w:rPr>
          <w:rFonts w:hAnsi="Times New Roman" w:ascii="Times New Roman"/>
          <w:sz w:val="24"/>
          <w:szCs w:val="24"/>
        </w:rPr>
        <w:t xml:space="preserve">, navodeći da dužnik  na dan </w:t>
      </w:r>
      <w:r w:rsidR="00814DFD">
        <w:rPr>
          <w:rFonts w:hAnsi="Times New Roman" w:ascii="Times New Roman"/>
          <w:sz w:val="24"/>
          <w:szCs w:val="24"/>
        </w:rPr>
        <w:t>6. listo</w:t>
      </w:r>
      <w:r w:rsidR="006E4936">
        <w:rPr>
          <w:rFonts w:hAnsi="Times New Roman" w:ascii="Times New Roman"/>
          <w:sz w:val="24"/>
          <w:szCs w:val="24"/>
        </w:rPr>
        <w:t>p</w:t>
      </w:r>
      <w:r w:rsidR="00814DFD">
        <w:rPr>
          <w:rFonts w:hAnsi="Times New Roman" w:ascii="Times New Roman"/>
          <w:sz w:val="24"/>
          <w:szCs w:val="24"/>
        </w:rPr>
        <w:t>a</w:t>
      </w:r>
      <w:r w:rsidR="006E4936">
        <w:rPr>
          <w:rFonts w:hAnsi="Times New Roman" w:ascii="Times New Roman"/>
          <w:sz w:val="24"/>
          <w:szCs w:val="24"/>
        </w:rPr>
        <w:t>da 2017.</w:t>
      </w:r>
      <w:r>
        <w:rPr>
          <w:rFonts w:hAnsi="Times New Roman" w:ascii="Times New Roman"/>
          <w:sz w:val="24"/>
          <w:szCs w:val="24"/>
        </w:rPr>
        <w:t>,</w:t>
      </w:r>
      <w:r w:rsidR="00CD5CA6" w:rsidRPr="00CD5CA6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 w:rsidR="006E4936">
        <w:rPr>
          <w:rFonts w:hAnsi="Times New Roman" w:ascii="Times New Roman"/>
          <w:sz w:val="24"/>
          <w:szCs w:val="24"/>
        </w:rPr>
        <w:t>52.798,06</w:t>
      </w:r>
      <w:r w:rsidR="00CD5CA6" w:rsidRPr="00CD5CA6">
        <w:rPr>
          <w:rFonts w:hAnsi="Times New Roman" w:ascii="Times New Roman"/>
          <w:sz w:val="24"/>
          <w:szCs w:val="24"/>
        </w:rPr>
        <w:t xml:space="preserve"> kuna, te da dužnik nema zaposlenih.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7A351E">
        <w:rPr>
          <w:rFonts w:hAnsi="Times New Roman" w:ascii="Times New Roman"/>
          <w:sz w:val="24"/>
          <w:szCs w:val="24"/>
        </w:rPr>
        <w:t>Stoga je sud sukladno čl. 430. i čl. 431. SZ-a, odlučio kao u izreci.</w:t>
      </w:r>
    </w:p>
    <w:p w:rsidRDefault="007A351E" w:rsidP="00DC70E5" w:rsidR="007A351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6E4936">
        <w:rPr>
          <w:rFonts w:hAnsi="Times New Roman" w:ascii="Times New Roman"/>
          <w:sz w:val="24"/>
          <w:szCs w:val="24"/>
        </w:rPr>
        <w:t>, 25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6E4936">
        <w:rPr>
          <w:rFonts w:hAnsi="Times New Roman" w:ascii="Times New Roman"/>
          <w:sz w:val="24"/>
          <w:szCs w:val="24"/>
        </w:rPr>
        <w:t>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D5CA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Hugo Wedemeyer</w:t>
      </w:r>
      <w:r w:rsidR="00EC000C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2F61DE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>DNA:</w:t>
      </w:r>
    </w:p>
    <w:p w:rsidRDefault="00CD5CA6" w:rsidP="00CD5CA6" w:rsidR="00CD5CA6" w:rsidRPr="00CD5CA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D5CA6" w:rsidP="00CD5CA6" w:rsidR="00CD5CA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D5CA6">
        <w:rPr>
          <w:rFonts w:hAnsi="Times New Roman" w:ascii="Times New Roman"/>
          <w:sz w:val="24"/>
          <w:szCs w:val="24"/>
        </w:rPr>
        <w:t xml:space="preserve"> e-Oglasna ploča ovoga suda</w:t>
      </w:r>
    </w:p>
    <w:sectPr w:rsidSect="008659E3" w:rsidR="00CD5CA6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3BB" w:rsidP="00501147" w:rsidR="005873BB">
      <w:pPr>
        <w:spacing w:lineRule="auto" w:line="240" w:after="0"/>
      </w:pPr>
      <w:r>
        <w:separator/>
      </w:r>
    </w:p>
  </w:endnote>
  <w:endnote w:id="0" w:type="continuationSeparator">
    <w:p w:rsidRDefault="005873BB" w:rsidP="00501147" w:rsidR="005873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3BB" w:rsidP="00501147" w:rsidR="005873BB">
      <w:pPr>
        <w:spacing w:lineRule="auto" w:line="240" w:after="0"/>
      </w:pPr>
      <w:r>
        <w:separator/>
      </w:r>
    </w:p>
  </w:footnote>
  <w:footnote w:id="0" w:type="continuationSeparator">
    <w:p w:rsidRDefault="005873BB" w:rsidP="00501147" w:rsidR="005873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C000C">
      <w:rPr>
        <w:rFonts w:hAnsi="Times New Roman" w:ascii="Times New Roman"/>
        <w:noProof/>
        <w:sz w:val="24"/>
        <w:szCs w:val="24"/>
      </w:rPr>
      <w:t>Poslovni broj: 6 St-525/17-3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C000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266F"/>
    <w:rsid w:val="00450291"/>
    <w:rsid w:val="0049749B"/>
    <w:rsid w:val="004A0BD1"/>
    <w:rsid w:val="004E1C60"/>
    <w:rsid w:val="00501147"/>
    <w:rsid w:val="005873BB"/>
    <w:rsid w:val="005E1D89"/>
    <w:rsid w:val="005F633B"/>
    <w:rsid w:val="00643753"/>
    <w:rsid w:val="00685195"/>
    <w:rsid w:val="006E4936"/>
    <w:rsid w:val="00741600"/>
    <w:rsid w:val="00757A30"/>
    <w:rsid w:val="007802E2"/>
    <w:rsid w:val="0078776D"/>
    <w:rsid w:val="007A351E"/>
    <w:rsid w:val="007A409A"/>
    <w:rsid w:val="00804C84"/>
    <w:rsid w:val="00814DFD"/>
    <w:rsid w:val="008659E3"/>
    <w:rsid w:val="008A6557"/>
    <w:rsid w:val="008C4EFB"/>
    <w:rsid w:val="008D05FD"/>
    <w:rsid w:val="0092437B"/>
    <w:rsid w:val="00940CBA"/>
    <w:rsid w:val="00957093"/>
    <w:rsid w:val="0096157B"/>
    <w:rsid w:val="0096563D"/>
    <w:rsid w:val="00975368"/>
    <w:rsid w:val="009C0539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D5CA6"/>
    <w:rsid w:val="00CE3864"/>
    <w:rsid w:val="00D228AD"/>
    <w:rsid w:val="00D43FE4"/>
    <w:rsid w:val="00D50D29"/>
    <w:rsid w:val="00DB5D1B"/>
    <w:rsid w:val="00DC66A8"/>
    <w:rsid w:val="00DC70E5"/>
    <w:rsid w:val="00E349A5"/>
    <w:rsid w:val="00E665EE"/>
    <w:rsid w:val="00EC000C"/>
    <w:rsid w:val="00EC15A5"/>
    <w:rsid w:val="00F017E4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0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0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0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0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0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0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0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0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St-525/2017</izvorni_sadrzaj>
    <derivirana_varijabla naziv="DomainObject.Predmet.OznakaBroj_1">St-525/2017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St-542/2017 - predstečajni postupak</izvorni_sadrzaj>
    <derivirana_varijabla naziv="DomainObject.Predmet.PrimjedbaSuca_1">3 St-542/2017 - predstečajni postupak</derivirana_varijabla>
  </DomainObject.Predmet.PrimjedbaSuca>
  <DomainObject.Predmet.ProtustrankaFormated>
    <izvorni_sadrzaj>  COBUS jednostavno društvo s ograničenom odgovornošću za poljoprivredne djelatnosti i usluge zastupanog po punomoćniku Mihael Goričanec</izvorni_sadrzaj>
    <derivirana_varijabla naziv="DomainObject.Predmet.ProtustrankaFormated_1">  COBUS jednostavno društvo s ograničenom odgovornošću za poljoprivredne djelatnosti i usluge zastupanog po punomoćniku Mihael Goričanec</derivirana_varijabla>
  </DomainObject.Predmet.ProtustrankaFormated>
  <DomainObject.Predmet.ProtustrankaFormatedOIB>
    <izvorni_sadrzaj>  COBUS jednostavno društvo s ograničenom odgovornošću za poljoprivredne djelatnosti i usluge, OIB 57933301179 zastupanog po punomoćniku Mihael Goričanec</izvorni_sadrzaj>
    <derivirana_varijabla naziv="DomainObject.Predmet.ProtustrankaFormatedOIB_1">  COBUS jednostavno društvo s ograničenom odgovornošću za poljoprivredne djelatnosti i usluge, OIB 57933301179 zastupanog po punomoćniku Mihael Goričanec</derivirana_varijabla>
  </DomainObject.Predmet.ProtustrankaFormatedOIB>
  <DomainObject.Predmet.ProtustrankaFormatedWithAdress>
    <izvorni_sadrzaj> COBUS jednostavno društvo s ograničenom odgovornošću za poljoprivredne djelatnosti i usluge, Jurovec 3, 40313 Jurovec zastupanog po punomoćniku Mihael Goričanec</izvorni_sadrzaj>
    <derivirana_varijabla naziv="DomainObject.Predmet.ProtustrankaFormatedWithAdress_1"> COBUS jednostavno društvo s ograničenom odgovornošću za poljoprivredne djelatnosti i usluge, Jurovec 3, 40313 Jurovec zastupanog po punomoćniku Mihael Goričanec</derivirana_varijabla>
  </DomainObject.Predmet.ProtustrankaFormatedWithAdress>
  <DomainObject.Predmet.ProtustrankaFormatedWithAdressOIB>
    <izvorni_sadrzaj> COBUS jednostavno društvo s ograničenom odgovornošću za poljoprivredne djelatnosti i usluge, OIB 57933301179, Jurovec 3, 40313 Jurovec zastupanog po punomoćniku Mihael Goričanec</izvorni_sadrzaj>
    <derivirana_varijabla naziv="DomainObject.Predmet.ProtustrankaFormatedWithAdressOIB_1"> COBUS jednostavno društvo s ograničenom odgovornošću za poljoprivredne djelatnosti i usluge, OIB 57933301179, Jurovec 3, 40313 Jurovec zastupanog po punomoćniku Mihael Goričanec</derivirana_varijabla>
  </DomainObject.Predmet.ProtustrankaFormatedWithAdressOIB>
  <DomainObject.Predmet.ProtustrankaWithAdress>
    <izvorni_sadrzaj>COBUS jednostavno društvo s ograničenom odgovornošću za poljoprivredne djelatnosti i usluge Jurovec 3, 40313 Jurovec</izvorni_sadrzaj>
    <derivirana_varijabla naziv="DomainObject.Predmet.ProtustrankaWithAdress_1">COBUS jednostavno društvo s ograničenom odgovornošću za poljoprivredne djelatnosti i usluge Jurovec 3, 40313 Jurovec</derivirana_varijabla>
  </DomainObject.Predmet.ProtustrankaWithAdress>
  <DomainObject.Predmet.ProtustrankaWithAdressOIB>
    <izvorni_sadrzaj>COBUS jednostavno društvo s ograničenom odgovornošću za poljoprivredne djelatnosti i usluge, OIB 57933301179, Jurovec 3, 40313 Jurovec</izvorni_sadrzaj>
    <derivirana_varijabla naziv="DomainObject.Predmet.ProtustrankaWithAdressOIB_1">COBUS jednostavno društvo s ograničenom odgovornošću za poljoprivredne djelatnosti i usluge, OIB 57933301179, Jurovec 3, 40313 Jurovec</derivirana_varijabla>
  </DomainObject.Predmet.ProtustrankaWithAdressOIB>
  <DomainObject.Predmet.ProtustrankaNazivFormated>
    <izvorni_sadrzaj>COBUS jednostavno društvo s ograničenom odgovornošću za poljoprivredne djelatnosti i usluge</izvorni_sadrzaj>
    <derivirana_varijabla naziv="DomainObject.Predmet.ProtustrankaNazivFormated_1">COBUS jednostavno društvo s ograničenom odgovornošću za poljoprivredne djelatnosti i usluge</derivirana_varijabla>
  </DomainObject.Predmet.ProtustrankaNazivFormated>
  <DomainObject.Predmet.ProtustrankaNazivFormatedOIB>
    <izvorni_sadrzaj>COBUS jednostavno društvo s ograničenom odgovornošću za poljoprivredne djelatnosti i usluge, OIB 57933301179</izvorni_sadrzaj>
    <derivirana_varijabla naziv="DomainObject.Predmet.ProtustrankaNazivFormatedOIB_1">COBUS jednostavno društvo s ograničenom odgovornošću za poljoprivredne djelatnosti i usluge, OIB 57933301179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52798.06</izvorni_sadrzaj>
    <derivirana_varijabla naziv="DomainObject.Predmet.TrenutnaVrijednost_1">52798.06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COBUS jednostavno društvo s ograničenom odgovornošću za poljoprivredne djelatnosti i usluge zastupanog po punomoćniku Mihael Goričanec</item>
    </izvorni_sadrzaj>
    <derivirana_varijabla naziv="DomainObject.Predmet.ProtuStrankaListFormated_1">
      <item>COBUS jednostavno društvo s ograničenom odgovornošću za poljoprivredne djelatnosti i usluge zastupanog po punomoćniku Mihael Goričanec</item>
    </derivirana_varijabla>
  </DomainObject.Predmet.ProtuStrankaListFormated>
  <DomainObject.Predmet.ProtuStrankaListFormatedOIB>
    <izvorni_sadrzaj>
      <item>COBUS jednostavno društvo s ograničenom odgovornošću za poljoprivredne djelatnosti i usluge, OIB 57933301179 zastupanog po punomoćniku Mihael Goričanec</item>
    </izvorni_sadrzaj>
    <derivirana_varijabla naziv="DomainObject.Predmet.ProtuStrankaListFormatedOIB_1">
      <item>COBUS jednostavno društvo s ograničenom odgovornošću za poljoprivredne djelatnosti i usluge, OIB 57933301179 zastupanog po punomoćniku Mihael Goričanec</item>
    </derivirana_varijabla>
  </DomainObject.Predmet.ProtuStrankaListFormatedOIB>
  <DomainObject.Predmet.ProtuStrankaListFormatedWithAdress>
    <izvorni_sadrzaj>
      <item>COBUS jednostavno društvo s ograničenom odgovornošću za poljoprivredne djelatnosti i usluge, Jurovec 3, 40313 Jurovec zastupanog po punomoćniku Mihael Goričanec</item>
    </izvorni_sadrzaj>
    <derivirana_varijabla naziv="DomainObject.Predmet.ProtuStrankaListFormatedWithAdress_1">
      <item>COBUS jednostavno društvo s ograničenom odgovornošću za poljoprivredne djelatnosti i usluge, Jurovec 3, 40313 Jurovec zastupanog po punomoćniku Mihael Goričanec</item>
    </derivirana_varijabla>
  </DomainObject.Predmet.ProtuStrankaListFormatedWithAdress>
  <DomainObject.Predmet.ProtuStrankaListFormatedWithAdressOIB>
    <izvorni_sadrzaj>
      <item>COBUS jednostavno društvo s ograničenom odgovornošću za poljoprivredne djelatnosti i usluge, OIB 57933301179, Jurovec 3, 40313 Jurovec zastupanog po punomoćniku Mihael Goričanec</item>
    </izvorni_sadrzaj>
    <derivirana_varijabla naziv="DomainObject.Predmet.ProtuStrankaListFormatedWithAdressOIB_1">
      <item>COBUS jednostavno društvo s ograničenom odgovornošću za poljoprivredne djelatnosti i usluge, OIB 57933301179, Jurovec 3, 40313 Jurovec zastupanog po punomoćniku Mihael Goričanec</item>
    </derivirana_varijabla>
  </DomainObject.Predmet.ProtuStrankaListFormatedWithAdressOIB>
  <DomainObject.Predmet.ProtuStrankaListNazivFormated>
    <izvorni_sadrzaj>
      <item>COBUS jednostavno društvo s ograničenom odgovornošću za poljoprivredne djelatnosti i usluge</item>
    </izvorni_sadrzaj>
    <derivirana_varijabla naziv="DomainObject.Predmet.ProtuStrankaListNazivFormated_1">
      <item>COBUS jednostavno društvo s ograničenom odgovornošću za poljoprivredne djelatnosti i usluge</item>
    </derivirana_varijabla>
  </DomainObject.Predmet.ProtuStrankaListNazivFormated>
  <DomainObject.Predmet.ProtuStrankaListNazivFormatedOIB>
    <izvorni_sadrzaj>
      <item>COBUS jednostavno društvo s ograničenom odgovornošću za poljoprivredne djelatnosti i usluge, OIB 57933301179</item>
    </izvorni_sadrzaj>
    <derivirana_varijabla naziv="DomainObject.Predmet.ProtuStrankaListNazivFormatedOIB_1">
      <item>COBUS jednostavno društvo s ograničenom odgovornošću za poljoprivredne djelatnosti i usluge, OIB 57933301179</item>
    </derivirana_varijabla>
  </DomainObject.Predmet.ProtuStrankaListNazivFormatedOIB>
  <DomainObject.Predmet.OstaliListFormated>
    <izvorni_sadrzaj>
      <item>Sudski registar</item>
      <item>Mihael Goričanec punomoćnik sudionika u postupku COBUS jednostavno društvo s ograničenom odgovornošću za poljoprivredne djelatnosti i usluge</item>
    </izvorni_sadrzaj>
    <derivirana_varijabla naziv="DomainObject.Predmet.OstaliListFormated_1">
      <item>Sudski registar</item>
      <item>Mihael Goričanec punomoćnik sudionika u postupku COBUS jednostavno društvo s ograničenom odgovornošću za poljoprivredne djelatnosti i usluge</item>
    </derivirana_varijabla>
  </DomainObject.Predmet.OstaliListFormated>
  <DomainObject.Predmet.OstaliListFormatedOIB>
    <izvorni_sadrzaj>
      <item>Sudski registar</item>
      <item>Mihael Goričanec, OIB 02629304395 punomoćnik sudionika u postupku COBUS jednostavno društvo s ograničenom odgovornošću za poljoprivredne djelatnosti i usluge</item>
    </izvorni_sadrzaj>
    <derivirana_varijabla naziv="DomainObject.Predmet.OstaliListFormatedOIB_1">
      <item>Sudski registar</item>
      <item>Mihael Goričanec, OIB 02629304395 punomoćnik sudionika u postupku COBUS jednostavno društvo s ograničenom odgovornošću za poljoprivredne djelatnosti i usluge</item>
    </derivirana_varijabla>
  </DomainObject.Predmet.OstaliListFormatedOIB>
  <DomainObject.Predmet.OstaliListFormatedWithAdress>
    <izvorni_sadrzaj>
      <item>Sudski registar</item>
      <item>Mihael Goričanec, Jurovec 3, 40313 Jurovec punomoćnik sudionika u postupku COBUS jednostavno društvo s ograničenom odgovornošću za poljoprivredne djelatnosti i usluge</item>
    </izvorni_sadrzaj>
    <derivirana_varijabla naziv="DomainObject.Predmet.OstaliListFormatedWithAdress_1">
      <item>Sudski registar</item>
      <item>Mihael Goričanec, Jurovec 3, 40313 Jurovec punomoćnik sudionika u postupku COBUS jednostavno društvo s ograničenom odgovornošću za poljoprivredne djelatnosti i usluge</item>
    </derivirana_varijabla>
  </DomainObject.Predmet.OstaliListFormatedWithAdress>
  <DomainObject.Predmet.OstaliListFormatedWithAdressOIB>
    <izvorni_sadrzaj>
      <item>Sudski registar</item>
      <item>Mihael Goričanec, OIB 02629304395, Jurovec 3, 40313 Jurovec punomoćnik sudionika u postupku COBUS jednostavno društvo s ograničenom odgovornošću za poljoprivredne djelatnosti i usluge</item>
    </izvorni_sadrzaj>
    <derivirana_varijabla naziv="DomainObject.Predmet.OstaliListFormatedWithAdressOIB_1">
      <item>Sudski registar</item>
      <item>Mihael Goričanec, OIB 02629304395, Jurovec 3, 40313 Jurovec punomoćnik sudionika u postupku COBUS jednostavno društvo s ograničenom odgovornošću za poljoprivredne djelatnosti i usluge</item>
    </derivirana_varijabla>
  </DomainObject.Predmet.OstaliListFormatedWithAdressOIB>
  <DomainObject.Predmet.OstaliListNazivFormated>
    <izvorni_sadrzaj>
      <item>Sudski registar</item>
      <item>Mihael Goričanec</item>
    </izvorni_sadrzaj>
    <derivirana_varijabla naziv="DomainObject.Predmet.OstaliListNazivFormated_1">
      <item>Sudski registar</item>
      <item>Mihael Goričanec</item>
    </derivirana_varijabla>
  </DomainObject.Predmet.OstaliListNazivFormated>
  <DomainObject.Predmet.OstaliListNazivFormatedOIB>
    <izvorni_sadrzaj>
      <item>Sudski registar</item>
      <item>Mihael Goričanec, OIB 02629304395</item>
    </izvorni_sadrzaj>
    <derivirana_varijabla naziv="DomainObject.Predmet.OstaliListNazivFormatedOIB_1">
      <item>Sudski registar</item>
      <item>Mihael Goričanec, OIB 02629304395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COBUS jednostavno društvo s ograničenom odgovornošću za poljoprivredne djelatnosti i usluge</izvorni_sadrzaj>
    <derivirana_varijabla naziv="DomainObject.Predmet.ProtustrankaIDrugi_1">COBUS jednostavno društvo s ograničenom odgovornošću za poljoprivredne djelatnosti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COBUS jednostavno društvo s ograničenom odgovornošću za poljoprivredne djelatnosti i usluge, OIB 57933301179, Jurovec 3, 40313 Jurovec</izvorni_sadrzaj>
    <derivirana_varijabla naziv="DomainObject.Predmet.ProtustrankaIDrugiAdressOIB_1">COBUS jednostavno društvo s ograničenom odgovornošću za poljoprivredne djelatnosti i usluge, OIB 57933301179, Jurovec 3, 40313 Jurovec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COBUS jednostavno društvo s ograničenom odgovornošću za poljoprivredne djelatnosti i usluge</item>
      <item>Sudski registar</item>
      <item>Mihael Goričanec</item>
    </izvorni_sadrzaj>
    <derivirana_varijabla naziv="DomainObject.Predmet.SudioniciListNaziv_1">
      <item>Financijska agencija</item>
      <item>COBUS jednostavno društvo s ograničenom odgovornošću za poljoprivredne djelatnosti i usluge</item>
      <item>Sudski registar</item>
      <item>Mihael Goričanec</item>
    </derivirana_varijabla>
  </DomainObject.Predmet.SudioniciListNaziv>
  <DomainObject.Predmet.SudioniciListAdressOIB>
    <izvorni_sadrzaj>
      <item>Financijska agencija, OIB 85821130368, Ulica grada Vukovara 70,10000 Zagreb</item>
      <item>COBUS jednostavno društvo s ograničenom odgovornošću za poljoprivredne djelatnosti i usluge, OIB 57933301179, Jurovec 3,40313 Jurovec</item>
      <item>Sudski registar</item>
      <item>Mihael Goričanec, OIB 02629304395, Jurovec 3,40313 Jurovec</item>
    </izvorni_sadrzaj>
    <derivirana_varijabla naziv="DomainObject.Predmet.SudioniciListAdressOIB_1">
      <item>Financijska agencija, OIB 85821130368, Ulica grada Vukovara 70,10000 Zagreb</item>
      <item>COBUS jednostavno društvo s ograničenom odgovornošću za poljoprivredne djelatnosti i usluge, OIB 57933301179, Jurovec 3,40313 Jurovec</item>
      <item>Sudski registar</item>
      <item>Mihael Goričanec, OIB 02629304395, Jurovec 3,40313 Jurovec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57933301179</item>
      <item>, OIB null</item>
      <item>, OIB 02629304395</item>
    </izvorni_sadrzaj>
    <derivirana_varijabla naziv="DomainObject.Predmet.SudioniciListNazivOIB_1">
      <item>, OIB 85821130368</item>
      <item>, OIB 57933301179</item>
      <item>, OIB null</item>
      <item>, OIB 02629304395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3F2E4-2F0E-41A5-B898-2FC0CB248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2632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2017-10-24T13:10:00Z</dcterms:created>
  <dc:creator>Mirjana Mlinarić</dc:creator>
  <cp:lastModifiedBy>Marko Makaj</cp:lastModifiedBy>
  <cp:lastPrinted>2017-10-24T13:17:00Z</cp:lastPrinted>
  <dcterms:modified xmlns:xsi="http://www.w3.org/2001/XMLSchema-instance" xsi:type="dcterms:W3CDTF">2017-10-25T05:39:00Z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