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13b3" w14:paraId="a8513b3" w:rsidRDefault="00E84F34" w:rsidP="00B542FA" w:rsidR="00E84F34">
      <w:pPr>
        <w:jc w:val="both"/>
        <w15:collapsed w:val="false"/>
      </w:pPr>
      <w:bookmarkStart w:name="_GoBack" w:id="0"/>
      <w:bookmarkEnd w:id="0"/>
    </w:p>
    <w:p w:rsidRDefault="00E84F34" w:rsidP="00B542FA" w:rsidR="00E84F3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BDB" w:rsidP="00537BDB" w:rsidR="004D2070" w:rsidRPr="00AD0CE8">
      <w:r w:rsidRPr="00AD0CE8">
        <w:t xml:space="preserve">             </w:t>
      </w:r>
      <w:r w:rsidR="00765D07">
        <w:t xml:space="preserve">                         </w:t>
      </w:r>
      <w:r w:rsidRPr="00AD0CE8">
        <w:t xml:space="preserve">                                                                                           </w:t>
      </w:r>
    </w:p>
    <w:p w:rsidRDefault="00CA1D5E" w:rsidP="00CA1D5E" w:rsidR="00CA1D5E" w:rsidRPr="00CA1D5E">
      <w:pPr>
        <w:rPr>
          <w:b/>
        </w:rPr>
      </w:pPr>
      <w:r w:rsidRPr="00CA1D5E">
        <w:t>REPUBLIKA HRVATSKA</w:t>
      </w:r>
    </w:p>
    <w:p w:rsidRDefault="00CA1D5E" w:rsidP="00CA1D5E" w:rsidR="00CA1D5E" w:rsidRPr="00CA1D5E">
      <w:r w:rsidRPr="00CA1D5E">
        <w:t>Trgovački sud u Zagrebu</w:t>
      </w:r>
    </w:p>
    <w:p w:rsidRDefault="00CA1D5E" w:rsidP="00CA1D5E" w:rsidR="00CA1D5E" w:rsidRPr="00CA1D5E">
      <w:r w:rsidRPr="00CA1D5E">
        <w:t xml:space="preserve">Zagreb, </w:t>
      </w:r>
      <w:proofErr w:type="spellStart"/>
      <w:r w:rsidRPr="00CA1D5E">
        <w:t>Amruševa</w:t>
      </w:r>
      <w:proofErr w:type="spellEnd"/>
      <w:r w:rsidRPr="00CA1D5E">
        <w:t xml:space="preserve"> 2/II                                                                   </w:t>
      </w:r>
      <w:r w:rsidR="00C943AD">
        <w:tab/>
      </w:r>
      <w:r w:rsidR="00765D07">
        <w:t xml:space="preserve">               </w:t>
      </w:r>
      <w:r w:rsidR="007C4F2E">
        <w:t xml:space="preserve">  67. St-495/15</w:t>
      </w:r>
      <w:r w:rsidR="00E84F34">
        <w:t>-48</w:t>
      </w:r>
    </w:p>
    <w:p w:rsidRDefault="00CA1D5E" w:rsidP="00CA1D5E" w:rsidR="00CA1D5E" w:rsidRPr="00CA1D5E">
      <w:pPr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3B7728" w:rsidP="003B7728" w:rsidR="00CA1D5E" w:rsidRPr="00CA1D5E">
      <w:pPr>
        <w:ind w:firstLine="708"/>
        <w:jc w:val="both"/>
      </w:pPr>
      <w:r>
        <w:t>Trgovački sud u Zagrebu, po</w:t>
      </w:r>
      <w:r w:rsidR="00CA1D5E" w:rsidRPr="00CA1D5E">
        <w:t xml:space="preserve"> sucu Gordanu </w:t>
      </w:r>
      <w:proofErr w:type="spellStart"/>
      <w:r w:rsidR="00CA1D5E" w:rsidRPr="00CA1D5E">
        <w:t>Zubaku</w:t>
      </w:r>
      <w:proofErr w:type="spellEnd"/>
      <w:r w:rsidR="00CA1D5E" w:rsidRPr="00CA1D5E">
        <w:t xml:space="preserve">, u stečajnom postupku nad stečajnim dužnikom </w:t>
      </w:r>
      <w:r w:rsidR="007C4F2E" w:rsidRPr="007C4F2E">
        <w:rPr>
          <w:bCs/>
          <w:lang w:val="pt-BR"/>
        </w:rPr>
        <w:t>EXPERT ADRIA d.o.o. u stečaju, Zagreb, Ilica 253, OIB:</w:t>
      </w:r>
      <w:r w:rsidR="007C4F2E" w:rsidRPr="007C4F2E">
        <w:rPr>
          <w:bCs/>
        </w:rPr>
        <w:t xml:space="preserve"> 15082151562</w:t>
      </w:r>
      <w:r w:rsidR="00CA1D5E" w:rsidRPr="00CA1D5E">
        <w:t xml:space="preserve">,  </w:t>
      </w:r>
      <w:r w:rsidR="004319AE">
        <w:t>28. studenoga</w:t>
      </w:r>
      <w:r w:rsidR="003636FC">
        <w:t xml:space="preserve"> 2017</w:t>
      </w:r>
      <w:r w:rsidR="00CA1D5E" w:rsidRPr="00CA1D5E">
        <w:t>.,</w:t>
      </w:r>
    </w:p>
    <w:p w:rsidRDefault="004D2070" w:rsidP="00537BDB" w:rsidR="004D2070" w:rsidRPr="00AD0CE8"/>
    <w:p w:rsidRDefault="00537BDB" w:rsidP="004D2070" w:rsidR="00537BDB" w:rsidRPr="00AD0CE8">
      <w:pPr>
        <w:jc w:val="center"/>
      </w:pPr>
      <w:r w:rsidRPr="00AD0CE8">
        <w:t>z a k  l j u č i o  j e</w:t>
      </w:r>
    </w:p>
    <w:p w:rsidRDefault="00537BDB" w:rsidP="00537BDB" w:rsidR="00537BDB" w:rsidRPr="00AD0CE8"/>
    <w:p w:rsidRDefault="00537BDB" w:rsidP="004319AE" w:rsidR="00537BDB" w:rsidRPr="00AD0CE8">
      <w:pPr>
        <w:ind w:firstLine="708"/>
        <w:jc w:val="both"/>
      </w:pPr>
      <w:r w:rsidRPr="00AD0CE8">
        <w:t>I</w:t>
      </w:r>
      <w:r w:rsidR="00523270" w:rsidRPr="00AD0CE8">
        <w:t>.</w:t>
      </w:r>
      <w:r w:rsidRPr="00AD0CE8">
        <w:t xml:space="preserve"> Određuje se ročište za diobu </w:t>
      </w:r>
      <w:proofErr w:type="spellStart"/>
      <w:r w:rsidRPr="00AD0CE8">
        <w:t>kupovnine</w:t>
      </w:r>
      <w:proofErr w:type="spellEnd"/>
      <w:r w:rsidR="007C4F2E">
        <w:t>,</w:t>
      </w:r>
      <w:r w:rsidR="004319AE">
        <w:t xml:space="preserve"> </w:t>
      </w:r>
      <w:r w:rsidR="00CF13AA">
        <w:t>za dan:</w:t>
      </w:r>
    </w:p>
    <w:p w:rsidRDefault="004319AE" w:rsidP="00523270" w:rsidR="004319AE">
      <w:pPr>
        <w:jc w:val="center"/>
      </w:pPr>
    </w:p>
    <w:p w:rsidRDefault="007C4F2E" w:rsidP="00523270" w:rsidR="00537BDB" w:rsidRPr="003636FC">
      <w:pPr>
        <w:jc w:val="center"/>
      </w:pPr>
      <w:r>
        <w:t>14</w:t>
      </w:r>
      <w:r w:rsidR="004319AE">
        <w:t>. prosinca</w:t>
      </w:r>
      <w:r w:rsidR="003636FC" w:rsidRPr="003636FC">
        <w:t xml:space="preserve"> 2017</w:t>
      </w:r>
      <w:r>
        <w:t>. u 11,00</w:t>
      </w:r>
      <w:r w:rsidR="003636FC" w:rsidRPr="003636FC">
        <w:t xml:space="preserve"> sati, soba 84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r w:rsidRPr="00AD0CE8">
        <w:t>II.</w:t>
      </w:r>
      <w:r w:rsidR="00537BDB" w:rsidRPr="00AD0CE8">
        <w:t>Na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 w:rsidRPr="00AD0CE8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  <w:r w:rsidR="007C4F2E">
        <w:t>Branka Malbašić</w:t>
      </w:r>
    </w:p>
    <w:p w:rsidRDefault="00523270" w:rsidP="00213446" w:rsidR="009A47CF" w:rsidRPr="00AD0CE8">
      <w:pPr>
        <w:ind w:firstLine="708"/>
        <w:jc w:val="both"/>
      </w:pPr>
      <w:r w:rsidRPr="00AD0CE8">
        <w:t xml:space="preserve">- </w:t>
      </w:r>
      <w:r w:rsidR="007C4F2E">
        <w:t>Mehanika – elektronika d.o.o., Donja Zdenčina, Petra Svačića 10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r w:rsidRPr="00AD0CE8">
        <w:t>I</w:t>
      </w:r>
      <w:r w:rsidR="00537BDB" w:rsidRPr="00AD0CE8">
        <w:t>II</w:t>
      </w:r>
      <w:r w:rsidRPr="00AD0CE8">
        <w:t>.</w:t>
      </w:r>
      <w:r w:rsidR="00537BDB" w:rsidRPr="00AD0CE8">
        <w:t xml:space="preserve"> Tražbina vjerovnika koji ne dođe na ročište utvrditi će se prema stanju</w:t>
      </w:r>
      <w:r w:rsidRPr="00AD0CE8">
        <w:t xml:space="preserve"> koje proizlazi iz spisa.</w:t>
      </w:r>
    </w:p>
    <w:p w:rsidRDefault="00523270" w:rsidP="00523270" w:rsidR="00523270" w:rsidRPr="00AD0CE8">
      <w:pPr>
        <w:ind w:firstLine="708"/>
        <w:jc w:val="both"/>
      </w:pPr>
    </w:p>
    <w:p w:rsidRDefault="00523270" w:rsidP="00523270" w:rsidR="00523270" w:rsidRPr="00AD0CE8">
      <w:pPr>
        <w:ind w:firstLine="708"/>
        <w:jc w:val="both"/>
      </w:pPr>
      <w:r w:rsidRPr="00AD0CE8">
        <w:t>IV. Osnov, visinu i isplatni red tražbine vjerovnici mogu prijaviti pismeno do ročišta za diobu ili na samom ročištu.</w:t>
      </w:r>
    </w:p>
    <w:p w:rsidRDefault="00E978F0" w:rsidP="00523270" w:rsidR="00E978F0" w:rsidRPr="00AD0CE8">
      <w:pPr>
        <w:ind w:firstLine="708"/>
        <w:jc w:val="both"/>
      </w:pPr>
    </w:p>
    <w:p w:rsidRDefault="009A47CF" w:rsidP="00A82F93" w:rsidR="009A47CF">
      <w:pPr>
        <w:ind w:left="1068"/>
        <w:jc w:val="both"/>
      </w:pPr>
    </w:p>
    <w:p w:rsidRDefault="007C4F2E" w:rsidP="00A82F93" w:rsidR="007C4F2E" w:rsidRPr="00AD0CE8">
      <w:pPr>
        <w:ind w:left="1068"/>
        <w:jc w:val="both"/>
      </w:pPr>
    </w:p>
    <w:p w:rsidRDefault="009F0845" w:rsidP="009A47CF" w:rsidR="00537BDB" w:rsidRPr="00AD0CE8">
      <w:pPr>
        <w:jc w:val="center"/>
      </w:pPr>
      <w:r w:rsidRPr="00AD0CE8">
        <w:t xml:space="preserve">U Zagrebu </w:t>
      </w:r>
      <w:r w:rsidR="004319AE">
        <w:t>28. studenoga</w:t>
      </w:r>
      <w:r w:rsidR="003636FC">
        <w:t xml:space="preserve"> 2017</w:t>
      </w:r>
      <w:r w:rsidR="00537BDB" w:rsidRPr="00AD0CE8">
        <w:t>.</w:t>
      </w: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9A47CF" w:rsidR="00537BDB" w:rsidRPr="00AD0CE8">
      <w:pPr>
        <w:jc w:val="right"/>
      </w:pPr>
      <w:r w:rsidRPr="00AD0CE8">
        <w:t xml:space="preserve">                                         </w:t>
      </w:r>
      <w:r w:rsidR="00E978F0" w:rsidRPr="00AD0CE8">
        <w:t>Gordan Zubak</w:t>
      </w:r>
      <w:r w:rsidR="00247743">
        <w:t>,v.r.</w:t>
      </w:r>
    </w:p>
    <w:p w:rsidRDefault="009A47CF" w:rsidP="00537BDB" w:rsidR="009A47CF"/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247743" w:rsidP="00BA7734" w:rsidR="00247743">
      <w:pPr>
        <w:tabs>
          <w:tab w:pos="5134" w:val="left"/>
        </w:tabs>
        <w:jc w:val="right"/>
      </w:pPr>
    </w:p>
    <w:p w:rsidRDefault="00247743" w:rsidP="00BA7734" w:rsidR="00247743">
      <w:pPr>
        <w:tabs>
          <w:tab w:pos="5134" w:val="left"/>
        </w:tabs>
        <w:jc w:val="right"/>
      </w:pPr>
    </w:p>
    <w:p w:rsidRDefault="00247743" w:rsidP="00BA7734" w:rsidR="00247743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247743" w:rsidP="00BA7734" w:rsidR="00247743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37BDB" w:rsidP="00247743" w:rsidR="00537BDB" w:rsidRPr="00AD0CE8">
      <w:pPr>
        <w:ind w:left="720"/>
      </w:pPr>
    </w:p>
    <w:sectPr w:rsidSect="00E84F34" w:rsidR="00537BDB" w:rsidRPr="00AD0CE8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1D7E2A"/>
    <w:rsid w:val="00213446"/>
    <w:rsid w:val="00247743"/>
    <w:rsid w:val="0035037C"/>
    <w:rsid w:val="003636FC"/>
    <w:rsid w:val="003B7728"/>
    <w:rsid w:val="004319AE"/>
    <w:rsid w:val="0048754B"/>
    <w:rsid w:val="004D2070"/>
    <w:rsid w:val="00523270"/>
    <w:rsid w:val="00537BDB"/>
    <w:rsid w:val="00765D07"/>
    <w:rsid w:val="007C4F2E"/>
    <w:rsid w:val="0087046A"/>
    <w:rsid w:val="009A47CF"/>
    <w:rsid w:val="009F0845"/>
    <w:rsid w:val="00A82F93"/>
    <w:rsid w:val="00AD0CE8"/>
    <w:rsid w:val="00C858F4"/>
    <w:rsid w:val="00C943AD"/>
    <w:rsid w:val="00CA1D5E"/>
    <w:rsid w:val="00CF13AA"/>
    <w:rsid w:val="00E84F34"/>
    <w:rsid w:val="00E87A06"/>
    <w:rsid w:val="00E978F0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4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4F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7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4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4F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7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BAB7C-B776-47C1-9214-3DB2A2F32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804</properties:Characters>
  <properties:Lines>42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2017-11-28T13:27:00Z</dcterms:created>
  <dc:creator>gzubak</dc:creator>
  <cp:lastModifiedBy>Katica Franjić</cp:lastModifiedBy>
  <cp:lastPrinted>2017-11-28T14:05:00Z</cp:lastPrinted>
  <dcterms:modified xmlns:xsi="http://www.w3.org/2001/XMLSchema-instance" xsi:type="dcterms:W3CDTF">2017-11-28T14:06:00Z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