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356b" w14:paraId="4d3356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70A0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70A02" w:rsidP="00A70A02" w:rsidR="00A70A02">
      <w:pPr>
        <w:pStyle w:val="Bezproreda"/>
        <w:ind w:firstLine="708" w:left="4248"/>
      </w:pPr>
      <w:r>
        <w:t>1 St-2/2016-28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  <w:r>
        <w:t>TRGOVAČKI SUD U BJELOVARU, po  sucu Branki Pleskalt, u predmetu stečaja nad trgovačkim društvom STEČAJNA MASA stečajnog dužnika BIOPARK d.o.o. u stečaju, SLATINA, Grofa Draškovića 33, OIB: 96619548839,   dana 6. rujna 2016. godine donio je slijedeći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  <w:jc w:val="center"/>
      </w:pPr>
      <w:r>
        <w:t>Z A K L  J U Č A K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  <w:r>
        <w:t xml:space="preserve">Odobrava se stečajnom upravitelju Miroslavu </w:t>
      </w:r>
      <w:proofErr w:type="spellStart"/>
      <w:r>
        <w:t>Borš</w:t>
      </w:r>
      <w:proofErr w:type="spellEnd"/>
      <w:r>
        <w:t xml:space="preserve"> iz Zagreba, Plemićeva 2, OIB: 69665623244, da otvori žiro-račun u ime Stečajne mase iza stečajnog dužnika BIOPARK d.o.o. u stečaju, SLATINA, Grofa Draškovića 33, OIB: 96619548839.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  <w:r>
        <w:t>U Bjelovaru,  6. rujna  2016.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 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  <w:r>
        <w:t xml:space="preserve"> </w:t>
      </w:r>
    </w:p>
    <w:p w:rsidRDefault="00A70A02" w:rsidP="00A70A02" w:rsidR="00A70A02">
      <w:pPr>
        <w:pStyle w:val="Bezproreda"/>
      </w:pPr>
      <w:r>
        <w:t>POUKA O PRAVNOM L IJEKU: protiv ovog zaključka nema mjesta pravnom lijeku (čl. 11. Ovršnog zakona).</w:t>
      </w: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</w:p>
    <w:p w:rsidRDefault="00A70A02" w:rsidP="00A70A02" w:rsidR="00A70A0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70A02" w:rsidP="00A70A02" w:rsidR="00A70A02">
      <w:pPr>
        <w:pStyle w:val="Bezproreda"/>
      </w:pPr>
      <w:r>
        <w:t>Dna:  stečajnom upravitelju</w:t>
      </w:r>
    </w:p>
    <w:p w:rsidRDefault="00A70A02" w:rsidP="00A70A02" w:rsidR="00A70A02">
      <w:pPr>
        <w:pStyle w:val="Bezproreda"/>
      </w:pPr>
      <w:r>
        <w:t xml:space="preserve">          e-Oglasna ploča - ovdje</w:t>
      </w:r>
    </w:p>
    <w:p w:rsidRDefault="00A70A02" w:rsidP="00A70A02" w:rsidR="00A70A02">
      <w:pPr>
        <w:pStyle w:val="Bezproreda"/>
      </w:pPr>
      <w:r>
        <w:t>Bjelovar, 6. 09.2016.</w:t>
      </w:r>
    </w:p>
    <w:p w:rsidRDefault="00CB0EA4" w:rsidP="00A70A02" w:rsidR="00CB0EA4">
      <w:pPr>
        <w:pStyle w:val="Naslovdokumenta"/>
        <w:jc w:val="left"/>
      </w:pPr>
    </w:p>
    <w:p w:rsidRDefault="00DA0242" w:rsidP="00A70A02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A02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79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St-2/2016-28</izvorni_sadrzaj>
    <derivirana_varijabla naziv="DomainObject.Oznaka_1">St-2/2016-28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stečajnog dužnika BIOPARK d.o.o. za proizvodnju, trgovinu i usluge, Slatina zastupanog po punomoćniku ŠKARICA I PARTNERI odvjetničko društvo</izvorni_sadrzaj>
    <derivirana_varijabla naziv="DomainObject.Predmet.ProtustrankaFormated_1">  Stečajna masa stečajnog dužnika BIOPARK d.o.o. za proizvodnju, trgovinu i usluge, Slatina zastupanog po punomoćniku ŠKARICA I PARTNERI odvjetničko društvo</derivirana_varijabla>
  </DomainObject.Predmet.ProtustrankaFormated>
  <DomainObject.Predmet.ProtustrankaFormatedOIB>
    <izvorni_sadrzaj>  Stečajna masa stečajnog dužnika BIOPARK d.o.o. za proizvodnju, trgovinu i usluge, Slatina, OIB 96619548839 zastupanog po punomoćniku ŠKARICA I PARTNERI odvjetničko društvo</izvorni_sadrzaj>
    <derivirana_varijabla naziv="DomainObject.Predmet.ProtustrankaFormatedOIB_1">  Stečajna masa stečajnog dužnika BIOPARK d.o.o. za proizvodnju, trgovinu i usluge, Slatina, OIB 96619548839 zastupanog po punomoćniku ŠKARICA I PARTNERI odvjetničko društvo</derivirana_varijabla>
  </DomainObject.Predmet.ProtustrankaFormatedOIB>
  <DomainObject.Predmet.ProtustrankaFormatedWithAdress>
    <izvorni_sadrzaj> Stečajna masa stečajnog dužnika BIOPARK d.o.o. za proizvodnju, trgovinu i usluge, Slatina, Grofa Janka Draškovića 33, 33520 Slatina zastupanog po punomoćniku ŠKARICA I PARTNERI odvjetničko društvo</izvorni_sadrzaj>
    <derivirana_varijabla naziv="DomainObject.Predmet.ProtustrankaFormatedWithAdress_1"> Stečajna masa stečajnog dužnika BIOPARK d.o.o. za proizvodnju, trgovinu i usluge, Slatina, Grofa Janka Draškovića 33, 33520 Slatina zastupanog po punomoćniku ŠKARICA I PARTNERI odvjetničko društvo</derivirana_varijabla>
  </DomainObject.Predmet.ProtustrankaFormatedWithAdress>
  <DomainObject.Predmet.ProtustrankaFormatedWithAdressOIB>
    <izvorni_sadrzaj> Stečajna masa stečajnog dužnika BIOPARK d.o.o. za proizvodnju, trgovinu i usluge, Slatina, OIB 96619548839, Grofa Janka Draškovića 33, 33520 Slatina zastupanog po punomoćniku ŠKARICA I PARTNERI odvjetničko društvo</izvorni_sadrzaj>
    <derivirana_varijabla naziv="DomainObject.Predmet.ProtustrankaFormatedWithAdressOIB_1"> Stečajna masa stečajnog dužnika BIOPARK d.o.o. za proizvodnju, trgovinu i usluge, Slatina, OIB 96619548839, Grofa Janka Draškovića 33, 33520 Slatina zastupanog po punomoćniku ŠKARICA I PARTNERI odvjetničko društvo</derivirana_varijabla>
  </DomainObject.Predmet.ProtustrankaFormatedWithAdressOIB>
  <DomainObject.Predmet.ProtustrankaWithAdress>
    <izvorni_sadrzaj>Stečajna masa stečajnog dužnika BIOPARK d.o.o. za proizvodnju, trgovinu i usluge, Slatina Grofa Janka Draškovića 33, 33520 Slatina</izvorni_sadrzaj>
    <derivirana_varijabla naziv="DomainObject.Predmet.ProtustrankaWithAdress_1">Stečajna masa stečajnog dužnika BIOPARK d.o.o. za proizvodnju, trgovinu i usluge, Slatina Grofa Janka Draškovića 33, 33520 Slatina</derivirana_varijabla>
  </DomainObject.Predmet.ProtustrankaWithAdress>
  <DomainObject.Predmet.ProtustrankaWithAdressOIB>
    <izvorni_sadrzaj>Stečajna masa stečajnog dužnika BIOPARK d.o.o. za proizvodnju, trgovinu i usluge, Slatina, OIB 96619548839, Grofa Janka Draškovića 33, 33520 Slatina</izvorni_sadrzaj>
    <derivirana_varijabla naziv="DomainObject.Predmet.ProtustrankaWithAdressOIB_1">Stečajna masa stečajnog dužnika BIOPARK d.o.o. za proizvodnju, trgovinu i usluge, Slatina, OIB 96619548839, Grofa Janka Draškovića 33, 33520 Slatina</derivirana_varijabla>
  </DomainObject.Predmet.ProtustrankaWithAdressOIB>
  <DomainObject.Predmet.ProtustrankaNazivFormated>
    <izvorni_sadrzaj>Stečajna masa stečajnog dužnika BIOPARK d.o.o. za proizvodnju, trgovinu i usluge, Slatina</izvorni_sadrzaj>
    <derivirana_varijabla naziv="DomainObject.Predmet.ProtustrankaNazivFormated_1">Stečajna masa stečajnog dužnika BIOPARK d.o.o. za proizvodnju, trgovinu i usluge, Slatina</derivirana_varijabla>
  </DomainObject.Predmet.ProtustrankaNazivFormated>
  <DomainObject.Predmet.ProtustrankaNazivFormatedOIB>
    <izvorni_sadrzaj>Stečajna masa stečajnog dužnika BIOPARK d.o.o. za proizvodnju, trgovinu i usluge, Slatina, OIB 96619548839</izvorni_sadrzaj>
    <derivirana_varijabla naziv="DomainObject.Predmet.ProtustrankaNazivFormatedOIB_1">Stečajna masa stečajnog dužnika BIOPARK d.o.o. za proizvodnju, trgovinu i usluge, Slatina, OIB 96619548839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Stečajna masa stečajnog dužnika BIOPARK d.o.o. za proizvodnju, trgovinu i usluge, Slatina zastupanog po punomoćniku ŠKARICA I PARTNERI odvjetničko društvo</item>
    </izvorni_sadrzaj>
    <derivirana_varijabla naziv="DomainObject.Predmet.ProtuStrankaListFormated_1">
      <item>Stečajna masa stečajnog dužnika BIOPARK d.o.o. za proizvodnju, trgovinu i usluge, Slatina zastupanog po punomoćniku ŠKARICA I PARTNERI odvjetničko društvo</item>
    </derivirana_varijabla>
  </DomainObject.Predmet.ProtuStrankaListFormated>
  <DomainObject.Predmet.ProtuStrankaListFormatedOIB>
    <izvorni_sadrzaj>
      <item>Stečajna masa stečajnog dužnika BIOPARK d.o.o. za proizvodnju, trgovinu i usluge, Slatina, OIB 96619548839 zastupanog po punomoćniku ŠKARICA I PARTNERI odvjetničko društvo</item>
    </izvorni_sadrzaj>
    <derivirana_varijabla naziv="DomainObject.Predmet.ProtuStrankaListFormatedOIB_1">
      <item>Stečajna masa stečajnog dužnika BIOPARK d.o.o. za proizvodnju, trgovinu i usluge, Slatina, OIB 96619548839 zastupanog po punomoćniku ŠKARICA I PARTNERI odvjetničko društvo</item>
    </derivirana_varijabla>
  </DomainObject.Predmet.ProtuStrankaListFormatedOIB>
  <DomainObject.Predmet.ProtuStrankaListFormatedWithAdress>
    <izvorni_sadrzaj>
      <item>Stečajna masa stečajnog dužnika BIOPARK d.o.o. za proizvodnju, trgovinu i usluge, Slatina, Grofa Janka Draškovića 33, 33520 Slatina zastupanog po punomoćniku ŠKARICA I PARTNERI odvjetničko društvo</item>
    </izvorni_sadrzaj>
    <derivirana_varijabla naziv="DomainObject.Predmet.ProtuStrankaListFormatedWithAdress_1">
      <item>Stečajna masa stečajnog dužnika BIOPARK d.o.o. za proizvodnju, trgovinu i usluge, Slatina, Grofa Janka Draškovića 33, 33520 Slatina zastupanog po punomoćniku ŠKARICA I PARTNERI odvjetničko društvo</item>
    </derivirana_varijabla>
  </DomainObject.Predmet.ProtuStrankaListFormatedWithAdress>
  <DomainObject.Predmet.ProtuStrankaListFormatedWithAdressOIB>
    <izvorni_sadrzaj>
      <item>Stečajna masa stečajnog dužnika BIOPARK d.o.o. za proizvodnju, trgovinu i usluge, Slatina, OIB 96619548839, Grofa Janka Draškovića 33, 33520 Slatina zastupanog po punomoćniku ŠKARICA I PARTNERI odvjetničko društvo</item>
    </izvorni_sadrzaj>
    <derivirana_varijabla naziv="DomainObject.Predmet.ProtuStrankaListFormatedWithAdressOIB_1">
      <item>Stečajna masa stečajnog dužnika BIOPARK d.o.o. za proizvodnju, trgovinu i usluge, Slatina, OIB 96619548839, Grofa Janka Draškovića 33, 33520 Slatina zastupanog po punomoćniku ŠKARICA I PARTNERI odvjetničko društvo</item>
    </derivirana_varijabla>
  </DomainObject.Predmet.ProtuStrankaListFormatedWithAdressOIB>
  <DomainObject.Predmet.ProtuStrankaListNazivFormated>
    <izvorni_sadrzaj>
      <item>Stečajna masa stečajnog dužnika BIOPARK d.o.o. za proizvodnju, trgovinu i usluge, Slatina</item>
    </izvorni_sadrzaj>
    <derivirana_varijabla naziv="DomainObject.Predmet.ProtuStrankaListNazivFormated_1">
      <item>Stečajna masa stečajnog dužnika BIOPARK d.o.o. za proizvodnju, trgovinu i usluge, Slatina</item>
    </derivirana_varijabla>
  </DomainObject.Predmet.ProtuStrankaListNazivFormated>
  <DomainObject.Predmet.ProtuStrankaListNazivFormatedOIB>
    <izvorni_sadrzaj>
      <item>Stečajna masa stečajnog dužnika BIOPARK d.o.o. za proizvodnju, trgovinu i usluge, Slatina, OIB 96619548839</item>
    </izvorni_sadrzaj>
    <derivirana_varijabla naziv="DomainObject.Predmet.ProtuStrankaListNazivFormatedOIB_1">
      <item>Stečajna masa stečajnog dužnika BIOPARK d.o.o. za proizvodnju, trgovinu i usluge, Slatina, OIB 96619548839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OstaliListNazivFormated_1"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izvorni_sadrzaj>
    <derivirana_varijabla naziv="DomainObject.Predmet.OstaliListNazivFormatedOIB_1"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St-2/2016-28</izvorni_sadrzaj>
    <derivirana_varijabla naziv="DomainObject.PoslovniBrojDokumenta_1">St-2/2016-28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stečajnog dužnika BIOPARK d.o.o. za proizvodnju, trgovinu i usluge, Slatina</izvorni_sadrzaj>
    <derivirana_varijabla naziv="DomainObject.Predmet.ProtustrankaIDrugi_1">Stečajna masa stečajnog dužnika 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stečajnog dužnika BIOPARK d.o.o. za proizvodnju, trgovinu i usluge, Slatina, OIB 96619548839, Grofa Janka Draškovića 33, 33520 Slatina</izvorni_sadrzaj>
    <derivirana_varijabla naziv="DomainObject.Predmet.ProtustrankaIDrugiAdressOIB_1">Stečajna masa stečajnog dužnika BIOPARK d.o.o. za proizvodnju, trgovinu i usluge, Slatina, OIB 96619548839,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St-2/2016-8</izvorni_sadrzaj>
    <derivirana_varijabla naziv="DomainObject.Predmet.OdlukaRjesenje.Oznaka_1">St-2/2016-8</derivirana_varijabla>
  </DomainObject.Predmet.OdlukaRjesenje.Oznaka>
  <DomainObject.Predmet.SudioniciListNaziv>
    <izvorni_sadrzaj>
      <item>FINA, RC ZAGREB, Podružnica Bjelovar</item>
      <item>Stečajna masa stečajnog dužnika 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SudioniciListNaziv_1">
      <item>FINA, RC ZAGREB, Podružnica Bjelovar</item>
      <item>Stečajna masa stečajnog dužnika 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izvorni_sadrzaj>
    <derivirana_varijabla naziv="DomainObject.Predmet.SudioniciListAdressOIB_1"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6A684-45C4-466B-B926-EBA833C98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622</properties:Characters>
  <properties:Lines>41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2016-09-06T06:38:00Z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St-2/2016-28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