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188a" w14:paraId="c23188a" w:rsidRDefault="00A13EA7" w:rsidP="00910611" w:rsidR="00A13EA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EA7" w:rsidP="00910611" w:rsidR="00A13EA7">
      <w:r>
        <w:rPr>
          <w:rFonts w:eastAsia="MS Mincho"/>
        </w:rPr>
        <w:t xml:space="preserve">   REPUBLIKA HRVATSKA</w:t>
      </w:r>
    </w:p>
    <w:p w:rsidRDefault="00A13EA7" w:rsidP="00910611" w:rsidR="00A13EA7">
      <w:r>
        <w:rPr>
          <w:rFonts w:eastAsia="MS Mincho"/>
        </w:rPr>
        <w:t>TRGOVAČKI SUD U RIJECI</w:t>
      </w:r>
    </w:p>
    <w:p w:rsidRDefault="00A13EA7" w:rsidR="00A13EA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13EA7" w:rsidP="004A7246" w:rsidR="004A7246" w:rsidRPr="00F50A33">
      <w:pPr>
        <w:pStyle w:val="Zaglavlje"/>
        <w:jc w:val="right"/>
      </w:pPr>
      <w:r>
        <w:t>P</w:t>
      </w:r>
      <w:r w:rsidR="004A7246">
        <w:t>oslovni broj</w:t>
      </w:r>
      <w:r w:rsidR="004A7246" w:rsidRPr="00F50A33">
        <w:t xml:space="preserve"> 15 St-</w:t>
      </w:r>
      <w:r w:rsidR="00133572">
        <w:t>27/17-74</w:t>
      </w:r>
    </w:p>
    <w:p w:rsidRDefault="00297CB3" w:rsidP="001D4B71" w:rsidR="00297CB3" w:rsidRPr="00FF34F0"/>
    <w:p w:rsidRDefault="00707696" w:rsidP="00707696" w:rsidR="00707696" w:rsidRPr="00753D3F">
      <w:pPr>
        <w:jc w:val="center"/>
      </w:pPr>
      <w:r w:rsidRPr="00753D3F">
        <w:t>R E P U B L I K A   H R V AT S K A</w:t>
      </w:r>
    </w:p>
    <w:p w:rsidRDefault="00707696" w:rsidP="00707696" w:rsidR="00707696" w:rsidRPr="00753D3F"/>
    <w:p w:rsidRDefault="00707696" w:rsidP="00707696" w:rsidR="00707696" w:rsidRPr="00753D3F">
      <w:pPr>
        <w:jc w:val="center"/>
      </w:pPr>
      <w:r w:rsidRPr="00753D3F">
        <w:t>Z A K L J U Č A K</w:t>
      </w:r>
    </w:p>
    <w:p w:rsidRDefault="00707696" w:rsidP="00D1223D" w:rsidR="00707696">
      <w:pPr>
        <w:jc w:val="both"/>
      </w:pPr>
    </w:p>
    <w:p w:rsidRDefault="00707696" w:rsidP="00D1223D" w:rsidR="00707696" w:rsidRPr="00D1223D">
      <w:pPr>
        <w:jc w:val="both"/>
        <w:rPr>
          <w:b/>
        </w:rPr>
      </w:pPr>
      <w:r>
        <w:tab/>
      </w:r>
      <w:r w:rsidR="00DD1195" w:rsidRPr="002B2EBC">
        <w:t xml:space="preserve">Trgovački sud u Rijeci, OIB 88785964957, po sucu </w:t>
      </w:r>
      <w:r w:rsidR="00DD1195">
        <w:t xml:space="preserve">pojedincu </w:t>
      </w:r>
      <w:r w:rsidR="00DD1195" w:rsidRPr="002B2EBC">
        <w:t xml:space="preserve">Danieli Korlević, u stečajnom postupku nad dužnikom </w:t>
      </w:r>
      <w:r w:rsidR="00133572" w:rsidRPr="00133572">
        <w:t>POLJANE NEKRETNINE društvo s ograničenom odgovornošću za poslovanje nekretninama Rijeka, Supilova 6/III, OIB 21759791746</w:t>
      </w:r>
      <w:r w:rsidR="00DD1195" w:rsidRPr="00133572">
        <w:t>,</w:t>
      </w:r>
      <w:r w:rsidR="00DD1195">
        <w:t xml:space="preserve"> </w:t>
      </w:r>
      <w:r>
        <w:rPr>
          <w:b/>
        </w:rPr>
        <w:t xml:space="preserve"> </w:t>
      </w:r>
      <w:r>
        <w:t xml:space="preserve">temeljem čl.111. Ovršnog zakona (Narodne novine  25/12, 112/12, 93/14, 55/16 i 73/17), dana </w:t>
      </w:r>
      <w:r w:rsidR="00133572">
        <w:t>20. rujna</w:t>
      </w:r>
      <w:r>
        <w:t xml:space="preserve"> 2018.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C1048C" w:rsidP="00C1048C" w:rsidR="00707696" w:rsidRPr="00DD1195">
      <w:pPr>
        <w:pStyle w:val="Odlomakpopisa"/>
        <w:ind w:left="0"/>
        <w:jc w:val="both"/>
      </w:pPr>
      <w:r>
        <w:tab/>
      </w:r>
      <w:r w:rsidR="00707696">
        <w:t xml:space="preserve">Određuje se ročište za diobu </w:t>
      </w:r>
      <w:proofErr w:type="spellStart"/>
      <w:r w:rsidR="00707696">
        <w:t>kupovnine</w:t>
      </w:r>
      <w:proofErr w:type="spellEnd"/>
      <w:r w:rsidR="00707696">
        <w:t xml:space="preserve"> ostvarene prodajom nekretnine stečajnog dužnika </w:t>
      </w:r>
      <w:r w:rsidR="00DD1195">
        <w:t xml:space="preserve">upisane u zemljišnim knjigama </w:t>
      </w:r>
      <w:r w:rsidRPr="00C1048C">
        <w:t xml:space="preserve">Općinskog suda u Rijeci, Zemljišnoknjižni odjel Opatija, označene kao k.č.br. 1368/1, kuća, dva peradarnika, tri spremišta, dvorište i šuma, ukupne površine 7039 m2, upisana u zk.ul.125, k.o. </w:t>
      </w:r>
      <w:proofErr w:type="spellStart"/>
      <w:r w:rsidRPr="00C1048C">
        <w:t>Puharska</w:t>
      </w:r>
      <w:proofErr w:type="spellEnd"/>
      <w:r w:rsidRPr="00C1048C">
        <w:t xml:space="preserve"> i k.č.br.1368/4, šuma, površine 120 m2 i k.č.br. 1371/2, pašnjak, površine 170 m2, u 3/20 suvlasničkog dijela, upisano u zk.ul.1844, k.o. </w:t>
      </w:r>
      <w:proofErr w:type="spellStart"/>
      <w:r w:rsidRPr="00C1048C">
        <w:t>Puharska</w:t>
      </w:r>
      <w:proofErr w:type="spellEnd"/>
      <w:r w:rsidR="00DD1195">
        <w:t xml:space="preserve">, </w:t>
      </w:r>
      <w:r w:rsidR="00707696" w:rsidRPr="00DD1195">
        <w:t>za dan</w:t>
      </w:r>
    </w:p>
    <w:p w:rsidRDefault="001A7255" w:rsidP="001A7255" w:rsidR="001A7255">
      <w:pPr>
        <w:pStyle w:val="Odlomakpopisa"/>
        <w:ind w:left="1080"/>
        <w:jc w:val="both"/>
      </w:pPr>
    </w:p>
    <w:p w:rsidRDefault="00C1048C" w:rsidP="00707696" w:rsidR="00707696">
      <w:pPr>
        <w:jc w:val="center"/>
        <w:rPr>
          <w:b/>
        </w:rPr>
      </w:pPr>
      <w:r>
        <w:rPr>
          <w:b/>
        </w:rPr>
        <w:t>18. listopada</w:t>
      </w:r>
      <w:r w:rsidR="00D1223D">
        <w:rPr>
          <w:b/>
        </w:rPr>
        <w:t xml:space="preserve"> 2018. u 10,0</w:t>
      </w:r>
      <w:r w:rsidR="00707696">
        <w:rPr>
          <w:b/>
        </w:rPr>
        <w:t>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D1223D" w:rsidP="00707696" w:rsidR="00D1223D">
      <w:pPr>
        <w:jc w:val="center"/>
        <w:rPr>
          <w:b/>
        </w:rPr>
      </w:pPr>
    </w:p>
    <w:p w:rsidRDefault="00707696" w:rsidP="00707696" w:rsidR="00707696">
      <w:pPr>
        <w:pStyle w:val="Odlomakpopisa"/>
        <w:ind w:left="426"/>
        <w:jc w:val="both"/>
      </w:pPr>
      <w:r>
        <w:tab/>
        <w:t xml:space="preserve">      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D1223D" w:rsidP="00707696" w:rsidR="00707696">
      <w:pPr>
        <w:pStyle w:val="Odlomakpopisa"/>
        <w:numPr>
          <w:ilvl w:val="0"/>
          <w:numId w:val="8"/>
        </w:numPr>
        <w:jc w:val="both"/>
      </w:pPr>
      <w:proofErr w:type="spellStart"/>
      <w:r>
        <w:t>razlučni</w:t>
      </w:r>
      <w:proofErr w:type="spellEnd"/>
      <w:r>
        <w:t xml:space="preserve"> vjerovnici</w:t>
      </w:r>
      <w:r w:rsidR="00707696">
        <w:t>:</w:t>
      </w:r>
    </w:p>
    <w:p w:rsidRDefault="00DD1195" w:rsidP="00707696" w:rsidR="00D1223D">
      <w:pPr>
        <w:pStyle w:val="Odlomakpopisa"/>
        <w:ind w:left="1776"/>
        <w:jc w:val="both"/>
      </w:pPr>
      <w:r>
        <w:t xml:space="preserve">ADRIA POLYMERS d.o.o. Rijeka, </w:t>
      </w:r>
      <w:proofErr w:type="spellStart"/>
      <w:r>
        <w:t>Venuccieve</w:t>
      </w:r>
      <w:proofErr w:type="spellEnd"/>
      <w:r>
        <w:t xml:space="preserve"> stube 5</w:t>
      </w:r>
    </w:p>
    <w:p w:rsidRDefault="00DD1195" w:rsidP="00707696" w:rsidR="00DD1195">
      <w:pPr>
        <w:pStyle w:val="Odlomakpopisa"/>
        <w:ind w:left="1776"/>
        <w:jc w:val="both"/>
      </w:pPr>
      <w:r>
        <w:t>Hrvatska banka za obnovu i razvitak, Zagreb, Strossmayerov trg 9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707696" w:rsidP="00707696" w:rsidR="00707696">
      <w:pPr>
        <w:jc w:val="center"/>
      </w:pPr>
      <w:r>
        <w:t xml:space="preserve">U Rijeci, </w:t>
      </w:r>
      <w:r w:rsidR="00133572">
        <w:t>20. rujna</w:t>
      </w:r>
      <w:r>
        <w:t xml:space="preserve"> 2018.</w:t>
      </w:r>
      <w:r w:rsidR="00133572">
        <w:t xml:space="preserve"> godine</w:t>
      </w:r>
    </w:p>
    <w:p w:rsidRDefault="00707696" w:rsidP="00707696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7696" w:rsidP="00DD1195" w:rsidR="004A7246" w:rsidRPr="006309FA">
      <w:pPr>
        <w:ind w:firstLine="708" w:left="1416"/>
      </w:pPr>
      <w:r>
        <w:t xml:space="preserve">                                                                           Daniela Korlević</w:t>
      </w:r>
      <w:r w:rsidR="006309FA">
        <w:t xml:space="preserve"> </w:t>
      </w:r>
    </w:p>
    <w:p w:rsidRDefault="00DD1195" w:rsidP="00707696" w:rsidR="00DD1195">
      <w:pPr>
        <w:jc w:val="both"/>
        <w:rPr>
          <w:szCs w:val="20"/>
        </w:rPr>
      </w:pPr>
    </w:p>
    <w:p w:rsidRDefault="00635FAE" w:rsidP="00707696" w:rsidR="00707696" w:rsidRPr="00D1223D">
      <w:pPr>
        <w:jc w:val="both"/>
        <w:rPr>
          <w:szCs w:val="20"/>
        </w:rPr>
      </w:pPr>
      <w:r w:rsidRPr="00D1223D">
        <w:rPr>
          <w:szCs w:val="20"/>
        </w:rPr>
        <w:t>UPUTA O</w:t>
      </w:r>
      <w:r w:rsidR="00707696" w:rsidRPr="00D1223D">
        <w:rPr>
          <w:szCs w:val="20"/>
        </w:rPr>
        <w:t xml:space="preserve"> PRAVNOM LIJEKU:</w:t>
      </w:r>
    </w:p>
    <w:p w:rsidRDefault="00707696" w:rsidP="00D1223D" w:rsidR="007664ED" w:rsidRPr="00D1223D">
      <w:pPr>
        <w:jc w:val="both"/>
        <w:rPr>
          <w:szCs w:val="20"/>
        </w:rPr>
      </w:pPr>
      <w:r>
        <w:rPr>
          <w:szCs w:val="20"/>
        </w:rPr>
        <w:t>Protiv zaključka nije dopušten pravni lijek (čl.19. st.7. SZ-a).</w:t>
      </w:r>
    </w:p>
    <w:sectPr w:rsidSect="004A7246" w:rsidR="007664ED" w:rsidRPr="00D1223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DD1195">
      <w:t>671</w:t>
    </w:r>
    <w:r w:rsidR="00707696">
      <w:t>/2016</w:t>
    </w:r>
    <w:r w:rsidR="00DD0977">
      <w:t>-</w:t>
    </w:r>
    <w:r w:rsidR="00DD1195"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3572"/>
    <w:rsid w:val="00151F14"/>
    <w:rsid w:val="0015226C"/>
    <w:rsid w:val="00164CF1"/>
    <w:rsid w:val="001808E0"/>
    <w:rsid w:val="0018722D"/>
    <w:rsid w:val="00193852"/>
    <w:rsid w:val="00194E03"/>
    <w:rsid w:val="001A4AC5"/>
    <w:rsid w:val="001A7255"/>
    <w:rsid w:val="001B2739"/>
    <w:rsid w:val="001B4553"/>
    <w:rsid w:val="001C3FF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09FA"/>
    <w:rsid w:val="0063239C"/>
    <w:rsid w:val="00635FAE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3D3F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13EA7"/>
    <w:rsid w:val="00A2083C"/>
    <w:rsid w:val="00A43662"/>
    <w:rsid w:val="00A47F89"/>
    <w:rsid w:val="00A50178"/>
    <w:rsid w:val="00A50D98"/>
    <w:rsid w:val="00A61158"/>
    <w:rsid w:val="00A66867"/>
    <w:rsid w:val="00A745B8"/>
    <w:rsid w:val="00A7553F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48C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03D7"/>
    <w:rsid w:val="00CE78C5"/>
    <w:rsid w:val="00CF02E4"/>
    <w:rsid w:val="00CF689B"/>
    <w:rsid w:val="00D00D03"/>
    <w:rsid w:val="00D038D2"/>
    <w:rsid w:val="00D11025"/>
    <w:rsid w:val="00D1223D"/>
    <w:rsid w:val="00D402F8"/>
    <w:rsid w:val="00D802B6"/>
    <w:rsid w:val="00D815C3"/>
    <w:rsid w:val="00DA2F85"/>
    <w:rsid w:val="00DD0977"/>
    <w:rsid w:val="00DD1195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Bezproreda" w:type="paragraph">
    <w:name w:val="No Spacing"/>
    <w:uiPriority w:val="1"/>
    <w:qFormat/>
    <w:rsid w:val="00DD119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Bezproreda" w:type="paragraph">
    <w:name w:val="No Spacing"/>
    <w:uiPriority w:val="1"/>
    <w:qFormat/>
    <w:rsid w:val="00DD119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DBC7E-C771-42C2-A8B9-F938A5393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1489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2018-09-20T06:40:00Z</dcterms:created>
  <dc:creator>dcmelik</dc:creator>
  <cp:lastModifiedBy>Jasna Radulović</cp:lastModifiedBy>
  <cp:lastPrinted>2018-04-05T09:21:00Z</cp:lastPrinted>
  <dcterms:modified xmlns:xsi="http://www.w3.org/2001/XMLSchema-instance" xsi:type="dcterms:W3CDTF">2018-09-20T06:48:00Z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(27-17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