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d084" w14:paraId="a8cd084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5C89">
        <w:rPr>
          <w:b/>
        </w:rPr>
        <w:t>Broj:7/ St-</w:t>
      </w:r>
      <w:r w:rsidR="00A40944">
        <w:rPr>
          <w:b/>
        </w:rPr>
        <w:t>1</w:t>
      </w:r>
      <w:r w:rsidR="00F21A3F">
        <w:rPr>
          <w:b/>
        </w:rPr>
        <w:t>035</w:t>
      </w:r>
      <w:r w:rsidR="008E5FDA">
        <w:rPr>
          <w:b/>
        </w:rPr>
        <w:t>/201</w:t>
      </w:r>
      <w:r w:rsidR="00E72760">
        <w:rPr>
          <w:b/>
        </w:rPr>
        <w:t>7</w:t>
      </w:r>
      <w:r w:rsidR="008E5FDA">
        <w:rPr>
          <w:b/>
        </w:rPr>
        <w:t>-</w:t>
      </w:r>
      <w:r w:rsidR="00F21A3F">
        <w:rPr>
          <w:b/>
        </w:rPr>
        <w:t>27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proofErr w:type="spellStart"/>
      <w:r w:rsidR="007C3D76" w:rsidRPr="007C3D76">
        <w:t>Maribis</w:t>
      </w:r>
      <w:proofErr w:type="spellEnd"/>
      <w:r w:rsidR="007C3D76" w:rsidRPr="007C3D76">
        <w:t xml:space="preserve"> d.o.o. za trgovinu i usluge,  skraćena tvrtka:  </w:t>
      </w:r>
      <w:proofErr w:type="spellStart"/>
      <w:r w:rsidR="007C3D76" w:rsidRPr="007C3D76">
        <w:t>Maribis</w:t>
      </w:r>
      <w:proofErr w:type="spellEnd"/>
      <w:r w:rsidR="007C3D76" w:rsidRPr="007C3D76">
        <w:t xml:space="preserve"> d.o.o., Zagreb, 1.Gardijske brigade Tigrovi 27 C, OIB 38271978809</w:t>
      </w:r>
      <w:r w:rsidR="007521F9">
        <w:t xml:space="preserve">,  dana </w:t>
      </w:r>
      <w:r w:rsidR="007C3D76">
        <w:t>20</w:t>
      </w:r>
      <w:r w:rsidR="00E72760">
        <w:t>.</w:t>
      </w:r>
      <w:r w:rsidRPr="002D78FD">
        <w:t xml:space="preserve"> </w:t>
      </w:r>
      <w:r w:rsidR="00E72760">
        <w:t>ožujka</w:t>
      </w:r>
      <w:r w:rsidRPr="002D78FD">
        <w:t xml:space="preserve"> 201</w:t>
      </w:r>
      <w:r w:rsidR="007C3D76">
        <w:t>8</w:t>
      </w:r>
      <w:r w:rsidRPr="002D78FD">
        <w:t>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</w:t>
      </w:r>
      <w:r w:rsidR="009376AB">
        <w:t xml:space="preserve">Zagreb </w:t>
      </w:r>
      <w:r w:rsidR="0006157D">
        <w:t xml:space="preserve">Podružnici </w:t>
      </w:r>
      <w:r w:rsidR="009376AB">
        <w:t>Zagreb</w:t>
      </w:r>
      <w:r w:rsidR="009F12A1">
        <w:t xml:space="preserve"> </w:t>
      </w:r>
      <w:r w:rsidR="0006157D">
        <w:t xml:space="preserve">iznos od </w:t>
      </w:r>
      <w:r w:rsidR="00F1562C">
        <w:t>325,00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06157D">
        <w:t>Prijedlog</w:t>
      </w:r>
      <w:r w:rsidR="0048415A">
        <w:t>a</w:t>
      </w:r>
      <w:r w:rsidR="009F12A1">
        <w:t xml:space="preserve"> FINA-e </w:t>
      </w:r>
      <w:r w:rsidR="0006157D">
        <w:t xml:space="preserve"> za otvaranje stečajnog postupka </w:t>
      </w:r>
      <w:r w:rsidR="009F12A1">
        <w:t>od</w:t>
      </w:r>
      <w:r w:rsidR="007814CC">
        <w:t xml:space="preserve"> </w:t>
      </w:r>
      <w:r w:rsidR="00F1562C">
        <w:t>23</w:t>
      </w:r>
      <w:r w:rsidR="00FC6903">
        <w:t>.</w:t>
      </w:r>
      <w:r w:rsidR="009376AB">
        <w:t xml:space="preserve"> svibnja 201</w:t>
      </w:r>
      <w:r w:rsidR="00FC6903">
        <w:t>7</w:t>
      </w:r>
      <w:r w:rsidR="009F12A1">
        <w:t>. godine</w:t>
      </w:r>
      <w:r w:rsidR="0048415A">
        <w:t>,</w:t>
      </w:r>
      <w:r w:rsidR="009F12A1">
        <w:t xml:space="preserve"> </w:t>
      </w:r>
      <w:r w:rsidR="00BD4832">
        <w:t xml:space="preserve">a i eventualno naknadni iznos koji je po ovoj osnovi zaplijenila, </w:t>
      </w:r>
      <w:r>
        <w:t>prenijeti na depozitni račun ovoga suda br. HR3123900011300000200</w:t>
      </w:r>
      <w:r w:rsidR="003419C0">
        <w:t xml:space="preserve"> model HR05 poziv na broj 221-</w:t>
      </w:r>
      <w:r w:rsidR="009376AB">
        <w:t>1</w:t>
      </w:r>
      <w:r w:rsidR="00156AA4">
        <w:t>035</w:t>
      </w:r>
      <w:r>
        <w:t>-201</w:t>
      </w:r>
      <w:r w:rsidR="009376AB">
        <w:t>7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3419C0" w:rsidP="00AE2458" w:rsidR="00AE2458">
      <w:pPr>
        <w:jc w:val="center"/>
      </w:pPr>
      <w:r>
        <w:t xml:space="preserve">U Slavonskom Brodu, </w:t>
      </w:r>
      <w:r w:rsidR="00F21A3F">
        <w:t>20</w:t>
      </w:r>
      <w:r w:rsidR="00C607EF">
        <w:t>. ožujka 2018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E2458" w:rsidR="00AE2458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932728" w:rsidP="00AE2458" w:rsidR="00932728">
      <w:pPr>
        <w:jc w:val="both"/>
      </w:pP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6157D"/>
    <w:rsid w:val="000B543D"/>
    <w:rsid w:val="00156AA4"/>
    <w:rsid w:val="001C508C"/>
    <w:rsid w:val="002B338D"/>
    <w:rsid w:val="002D78FD"/>
    <w:rsid w:val="002E739B"/>
    <w:rsid w:val="003419C0"/>
    <w:rsid w:val="0048415A"/>
    <w:rsid w:val="004B063A"/>
    <w:rsid w:val="004D195A"/>
    <w:rsid w:val="004F0375"/>
    <w:rsid w:val="004F6E7E"/>
    <w:rsid w:val="00505E5D"/>
    <w:rsid w:val="005E5C89"/>
    <w:rsid w:val="00666A98"/>
    <w:rsid w:val="007521F9"/>
    <w:rsid w:val="007814CC"/>
    <w:rsid w:val="007C3D76"/>
    <w:rsid w:val="00880F30"/>
    <w:rsid w:val="008E5FDA"/>
    <w:rsid w:val="00904AF7"/>
    <w:rsid w:val="00932728"/>
    <w:rsid w:val="009376AB"/>
    <w:rsid w:val="00966BAA"/>
    <w:rsid w:val="009F12A1"/>
    <w:rsid w:val="009F1408"/>
    <w:rsid w:val="00A40944"/>
    <w:rsid w:val="00A778AE"/>
    <w:rsid w:val="00AE2458"/>
    <w:rsid w:val="00B32CFF"/>
    <w:rsid w:val="00BD4832"/>
    <w:rsid w:val="00C607EF"/>
    <w:rsid w:val="00C72827"/>
    <w:rsid w:val="00DB052E"/>
    <w:rsid w:val="00DD03AF"/>
    <w:rsid w:val="00E72760"/>
    <w:rsid w:val="00F1562C"/>
    <w:rsid w:val="00F21A3F"/>
    <w:rsid w:val="00FC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>
      <item>Alma Opačak</item>
    </izvorni_sadrzaj>
    <derivirana_varijabla naziv="DomainObject.Predmet.OstaliListFormated_1">
      <item>Alma Opačak</item>
    </derivirana_varijabla>
  </DomainObject.Predmet.OstaliListFormated>
  <DomainObject.Predmet.OstaliListFormatedOIB>
    <izvorni_sadrzaj>
      <item>Alma Opačak</item>
    </izvorni_sadrzaj>
    <derivirana_varijabla naziv="DomainObject.Predmet.OstaliListFormatedOIB_1">
      <item>Alma Opačak</item>
    </derivirana_varijabla>
  </DomainObject.Predmet.OstaliListFormatedOIB>
  <DomainObject.Predmet.OstaliListFormatedWithAdress>
    <izvorni_sadrzaj>
      <item>Alma Opačak</item>
    </izvorni_sadrzaj>
    <derivirana_varijabla naziv="DomainObject.Predmet.OstaliListFormatedWithAdress_1">
      <item>Alma Opačak</item>
    </derivirana_varijabla>
  </DomainObject.Predmet.OstaliListFormatedWithAdress>
  <DomainObject.Predmet.OstaliListFormatedWithAdressOIB>
    <izvorni_sadrzaj>
      <item>Alma Opačak</item>
    </izvorni_sadrzaj>
    <derivirana_varijabla naziv="DomainObject.Predmet.OstaliListFormatedWithAdressOIB_1">
      <item>Alma Opačak</item>
    </derivirana_varijabla>
  </DomainObject.Predmet.OstaliListFormatedWithAdressOIB>
  <DomainObject.Predmet.OstaliListNazivFormated>
    <izvorni_sadrzaj>
      <item>Alma Opačak</item>
    </izvorni_sadrzaj>
    <derivirana_varijabla naziv="DomainObject.Predmet.OstaliListNazivFormated_1">
      <item>Alma Opačak</item>
    </derivirana_varijabla>
  </DomainObject.Predmet.OstaliListNazivFormated>
  <DomainObject.Predmet.OstaliListNazivFormatedOIB>
    <izvorni_sadrzaj>
      <item>Alma Opačak</item>
    </izvorni_sadrzaj>
    <derivirana_varijabla naziv="DomainObject.Predmet.OstaliListNazivFormatedOIB_1">
      <item>Alma Opačak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Maribis d.o.o. za trgovinu i usluge</item>
      <item>Alma Opačak</item>
    </izvorni_sadrzaj>
    <derivirana_varijabla naziv="DomainObject.Predmet.SudioniciListNaziv_1">
      <item>FINA Regionalni centar Zagreb</item>
      <item>Maribis d.o.o. za trgovinu i usluge</item>
      <item>Alma Opačak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  <item>Alma Opačak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  <item>Alma Opačak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  <item>, OIB null</item>
    </izvorni_sadrzaj>
    <derivirana_varijabla naziv="DomainObject.Predmet.SudioniciListNazivOIB_1">
      <item>, OIB 85821130368</item>
      <item>, OIB 38271978809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186</properties:Words>
  <properties:Characters>997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2018-03-20T12:15:00Z</dcterms:created>
  <dc:creator>wsadmin</dc:creator>
  <cp:lastModifiedBy>wsadmin</cp:lastModifiedBy>
  <cp:lastPrinted>2018-03-19T12:38:00Z</cp:lastPrinted>
  <dcterms:modified xmlns:xsi="http://www.w3.org/2001/XMLSchema-instance" xsi:type="dcterms:W3CDTF">2018-03-20T12:28:00Z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(st-1035-2017- od 20.03.2018..docx)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