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ddc8" w14:paraId="461ddc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DD4016">
        <w:rPr>
          <w:rFonts w:hAnsi="Times New Roman" w:ascii="Times New Roman"/>
        </w:rPr>
        <w:t>4822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1F1065">
        <w:rPr>
          <w:rFonts w:hAnsi="Times New Roman" w:ascii="Times New Roman"/>
        </w:rPr>
        <w:t>-8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DD4016" w:rsidRPr="00DD4016">
        <w:rPr>
          <w:rFonts w:hAnsi="Times New Roman" w:ascii="Times New Roman"/>
        </w:rPr>
        <w:t>BISTRANSKA BRAZDA j.d.o.o., Gornja Bistra, Tesarska 7, OIB: 69096070937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13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D4016" w:rsidRPr="00DD4016">
        <w:rPr>
          <w:rFonts w:hAnsi="Times New Roman" w:ascii="Times New Roman"/>
        </w:rPr>
        <w:t>BISTRANSKA BRAZDA j.d.o.o., Gornja Bistra, Tesarska 7, OIB: 69096070937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65137">
        <w:rPr>
          <w:rFonts w:hAnsi="Times New Roman" w:ascii="Times New Roman"/>
        </w:rPr>
        <w:t>1</w:t>
      </w:r>
      <w:r w:rsidR="00DD4016">
        <w:rPr>
          <w:rFonts w:hAnsi="Times New Roman" w:ascii="Times New Roman"/>
        </w:rPr>
        <w:t>5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DD4016">
        <w:rPr>
          <w:rFonts w:hAnsi="Times New Roman" w:ascii="Times New Roman"/>
        </w:rPr>
        <w:t>4822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65137">
        <w:rPr>
          <w:rFonts w:hAnsi="Times New Roman" w:ascii="Times New Roman"/>
        </w:rPr>
        <w:t>1</w:t>
      </w:r>
      <w:r w:rsidR="00DD401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C2341">
        <w:rPr>
          <w:rFonts w:hAnsi="Times New Roman" w:ascii="Times New Roman"/>
        </w:rPr>
        <w:t>, v.r.</w:t>
      </w:r>
    </w:p>
    <w:p w:rsidRDefault="006C2341" w:rsidP="00B87AEB" w:rsidR="006C2341">
      <w:pPr>
        <w:jc w:val="right"/>
        <w:rPr>
          <w:rFonts w:hAnsi="Times New Roman" w:ascii="Times New Roman"/>
        </w:rPr>
      </w:pPr>
    </w:p>
    <w:p w:rsidRDefault="006C2341" w:rsidP="00B87AEB" w:rsidR="006C234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C2341" w:rsidP="00B87AEB" w:rsidR="006C234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C2341" w:rsidP="00B87AEB" w:rsidR="006C234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341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333AC3">
      <w:rPr>
        <w:rFonts w:hAnsi="Times New Roman" w:ascii="Times New Roman"/>
      </w:rPr>
      <w:t>4822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1F1065"/>
    <w:rsid w:val="00246CE1"/>
    <w:rsid w:val="00251887"/>
    <w:rsid w:val="002539F0"/>
    <w:rsid w:val="00267D56"/>
    <w:rsid w:val="002E4C78"/>
    <w:rsid w:val="002F75B0"/>
    <w:rsid w:val="00333AC3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6C2341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24507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87AEB"/>
    <w:rsid w:val="00B969B8"/>
    <w:rsid w:val="00BC1767"/>
    <w:rsid w:val="00BC41A7"/>
    <w:rsid w:val="00BC580B"/>
    <w:rsid w:val="00C3624C"/>
    <w:rsid w:val="00C54401"/>
    <w:rsid w:val="00CA4F2A"/>
    <w:rsid w:val="00CF7AB9"/>
    <w:rsid w:val="00D301E4"/>
    <w:rsid w:val="00D83115"/>
    <w:rsid w:val="00DC30D9"/>
    <w:rsid w:val="00DD4016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3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3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4822</izvorni_sadrzaj>
    <derivirana_varijabla naziv="DomainObject.Predmet.Broj_1">4822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St-4822/2016</izvorni_sadrzaj>
    <derivirana_varijabla naziv="DomainObject.Predmet.OznakaBroj_1">St-4822/2016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BISTRANSKA BRAZDA j.d.o.o. zastupanog po punomoćniku Anita Brezović</izvorni_sadrzaj>
    <derivirana_varijabla naziv="DomainObject.Predmet.ProtustrankaFormated_1">  BISTRANSKA BRAZDA j.d.o.o. zastupanog po punomoćniku Anita Brezović</derivirana_varijabla>
  </DomainObject.Predmet.ProtustrankaFormated>
  <DomainObject.Predmet.ProtustrankaFormatedOIB>
    <izvorni_sadrzaj>  BISTRANSKA BRAZDA j.d.o.o., OIB 69096070937 zastupanog po punomoćniku Anita Brezović</izvorni_sadrzaj>
    <derivirana_varijabla naziv="DomainObject.Predmet.ProtustrankaFormatedOIB_1">  BISTRANSKA BRAZDA j.d.o.o., OIB 69096070937 zastupanog po punomoćniku Anita Brezović</derivirana_varijabla>
  </DomainObject.Predmet.ProtustrankaFormatedOIB>
  <DomainObject.Predmet.ProtustrankaFormatedWithAdress>
    <izvorni_sadrzaj> BISTRANSKA BRAZDA j.d.o.o., Tesarska 7, 10298 Gornja Bistra zastupanog po punomoćniku Anita Brezović</izvorni_sadrzaj>
    <derivirana_varijabla naziv="DomainObject.Predmet.ProtustrankaFormatedWithAdress_1"> BISTRANSKA BRAZDA j.d.o.o., Tesarska 7, 10298 Gornja Bistra zastupanog po punomoćniku Anita Brezović</derivirana_varijabla>
  </DomainObject.Predmet.ProtustrankaFormatedWithAdress>
  <DomainObject.Predmet.ProtustrankaFormatedWithAdressOIB>
    <izvorni_sadrzaj> BISTRANSKA BRAZDA j.d.o.o., OIB 69096070937, Tesarska 7, 10298 Gornja Bistra zastupanog po punomoćniku Anita Brezović</izvorni_sadrzaj>
    <derivirana_varijabla naziv="DomainObject.Predmet.ProtustrankaFormatedWithAdressOIB_1"> BISTRANSKA BRAZDA j.d.o.o., OIB 69096070937, Tesarska 7, 10298 Gornja Bistra zastupanog po punomoćniku Anita Brezović</derivirana_varijabla>
  </DomainObject.Predmet.ProtustrankaFormatedWithAdressOIB>
  <DomainObject.Predmet.ProtustrankaWithAdress>
    <izvorni_sadrzaj>BISTRANSKA BRAZDA j.d.o.o. Tesarska 7, 10298 Gornja Bistra</izvorni_sadrzaj>
    <derivirana_varijabla naziv="DomainObject.Predmet.ProtustrankaWithAdress_1">BISTRANSKA BRAZDA j.d.o.o. Tesarska 7, 10298 Gornja Bistra</derivirana_varijabla>
  </DomainObject.Predmet.ProtustrankaWithAdress>
  <DomainObject.Predmet.ProtustrankaWithAdressOIB>
    <izvorni_sadrzaj>BISTRANSKA BRAZDA j.d.o.o., OIB 69096070937, Tesarska 7, 10298 Gornja Bistra</izvorni_sadrzaj>
    <derivirana_varijabla naziv="DomainObject.Predmet.ProtustrankaWithAdressOIB_1">BISTRANSKA BRAZDA j.d.o.o., OIB 69096070937, Tesarska 7, 10298 Gornja Bistra</derivirana_varijabla>
  </DomainObject.Predmet.ProtustrankaWithAdressOIB>
  <DomainObject.Predmet.ProtustrankaNazivFormated>
    <izvorni_sadrzaj>BISTRANSKA BRAZDA j.d.o.o.</izvorni_sadrzaj>
    <derivirana_varijabla naziv="DomainObject.Predmet.ProtustrankaNazivFormated_1">BISTRANSKA BRAZDA j.d.o.o.</derivirana_varijabla>
  </DomainObject.Predmet.ProtustrankaNazivFormated>
  <DomainObject.Predmet.ProtustrankaNazivFormatedOIB>
    <izvorni_sadrzaj>BISTRANSKA BRAZDA j.d.o.o., OIB 69096070937</izvorni_sadrzaj>
    <derivirana_varijabla naziv="DomainObject.Predmet.ProtustrankaNazivFormatedOIB_1">BISTRANSKA BRAZDA j.d.o.o., OIB 69096070937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BISTRANSKA BRAZDA j.d.o.o. zastupanog po punomoćniku Anita Brezović</item>
    </izvorni_sadrzaj>
    <derivirana_varijabla naziv="DomainObject.Predmet.ProtuStrankaListFormated_1">
      <item>BISTRANSKA BRAZDA j.d.o.o. zastupanog po punomoćniku Anita Brezović</item>
    </derivirana_varijabla>
  </DomainObject.Predmet.ProtuStrankaListFormated>
  <DomainObject.Predmet.ProtuStrankaListFormatedOIB>
    <izvorni_sadrzaj>
      <item>BISTRANSKA BRAZDA j.d.o.o., OIB 69096070937 zastupanog po punomoćniku Anita Brezović</item>
    </izvorni_sadrzaj>
    <derivirana_varijabla naziv="DomainObject.Predmet.ProtuStrankaListFormatedOIB_1">
      <item>BISTRANSKA BRAZDA j.d.o.o., OIB 69096070937 zastupanog po punomoćniku Anita Brezović</item>
    </derivirana_varijabla>
  </DomainObject.Predmet.ProtuStrankaListFormatedOIB>
  <DomainObject.Predmet.ProtuStrankaListFormatedWithAdress>
    <izvorni_sadrzaj>
      <item>BISTRANSKA BRAZDA j.d.o.o., Tesarska 7, 10298 Gornja Bistra zastupanog po punomoćniku Anita Brezović</item>
    </izvorni_sadrzaj>
    <derivirana_varijabla naziv="DomainObject.Predmet.ProtuStrankaListFormatedWithAdress_1">
      <item>BISTRANSKA BRAZDA j.d.o.o., Tesarska 7, 10298 Gornja Bistra zastupanog po punomoćniku Anita Brezović</item>
    </derivirana_varijabla>
  </DomainObject.Predmet.ProtuStrankaListFormatedWithAdress>
  <DomainObject.Predmet.ProtuStrankaListFormatedWithAdressOIB>
    <izvorni_sadrzaj>
      <item>BISTRANSKA BRAZDA j.d.o.o., OIB 69096070937, Tesarska 7, 10298 Gornja Bistra zastupanog po punomoćniku Anita Brezović</item>
    </izvorni_sadrzaj>
    <derivirana_varijabla naziv="DomainObject.Predmet.ProtuStrankaListFormatedWithAdressOIB_1">
      <item>BISTRANSKA BRAZDA j.d.o.o., OIB 69096070937, Tesarska 7, 10298 Gornja Bistra zastupanog po punomoćniku Anita Brezović</item>
    </derivirana_varijabla>
  </DomainObject.Predmet.ProtuStrankaListFormatedWithAdressOIB>
  <DomainObject.Predmet.ProtuStrankaListNazivFormated>
    <izvorni_sadrzaj>
      <item>BISTRANSKA BRAZDA j.d.o.o.</item>
    </izvorni_sadrzaj>
    <derivirana_varijabla naziv="DomainObject.Predmet.ProtuStrankaListNazivFormated_1">
      <item>BISTRANSKA BRAZDA j.d.o.o.</item>
    </derivirana_varijabla>
  </DomainObject.Predmet.ProtuStrankaListNazivFormated>
  <DomainObject.Predmet.ProtuStrankaListNazivFormatedOIB>
    <izvorni_sadrzaj>
      <item>BISTRANSKA BRAZDA j.d.o.o., OIB 69096070937</item>
    </izvorni_sadrzaj>
    <derivirana_varijabla naziv="DomainObject.Predmet.ProtuStrankaListNazivFormatedOIB_1">
      <item>BISTRANSKA BRAZDA j.d.o.o., OIB 69096070937</item>
    </derivirana_varijabla>
  </DomainObject.Predmet.ProtuStrankaListNazivFormatedOIB>
  <DomainObject.Predmet.OstaliListFormated>
    <izvorni_sadrzaj>
      <item>Anita Brezović punomoćnik sudionika u postupku BISTRANSKA BRAZDA j.d.o.o.</item>
    </izvorni_sadrzaj>
    <derivirana_varijabla naziv="DomainObject.Predmet.OstaliListFormated_1">
      <item>Anita Brezović punomoćnik sudionika u postupku BISTRANSKA BRAZDA j.d.o.o.</item>
    </derivirana_varijabla>
  </DomainObject.Predmet.OstaliListFormated>
  <DomainObject.Predmet.OstaliListFormatedOIB>
    <izvorni_sadrzaj>
      <item>Anita Brezović, OIB 23438123218 punomoćnik sudionika u postupku BISTRANSKA BRAZDA j.d.o.o.</item>
    </izvorni_sadrzaj>
    <derivirana_varijabla naziv="DomainObject.Predmet.OstaliListFormatedOIB_1">
      <item>Anita Brezović, OIB 23438123218 punomoćnik sudionika u postupku BISTRANSKA BRAZDA j.d.o.o.</item>
    </derivirana_varijabla>
  </DomainObject.Predmet.OstaliListFormatedOIB>
  <DomainObject.Predmet.OstaliListFormatedWithAdress>
    <izvorni_sadrzaj>
      <item>Anita Brezović, Tesarska 7, 10298 Gornja Bistra punomoćnik sudionika u postupku BISTRANSKA BRAZDA j.d.o.o.</item>
    </izvorni_sadrzaj>
    <derivirana_varijabla naziv="DomainObject.Predmet.OstaliListFormatedWithAdress_1">
      <item>Anita Brezović, Tesarska 7, 10298 Gornja Bistra punomoćnik sudionika u postupku BISTRANSKA BRAZDA j.d.o.o.</item>
    </derivirana_varijabla>
  </DomainObject.Predmet.OstaliListFormatedWithAdress>
  <DomainObject.Predmet.OstaliListFormatedWithAdressOIB>
    <izvorni_sadrzaj>
      <item>Anita Brezović, OIB 23438123218, Tesarska 7, 10298 Gornja Bistra punomoćnik sudionika u postupku BISTRANSKA BRAZDA j.d.o.o.</item>
    </izvorni_sadrzaj>
    <derivirana_varijabla naziv="DomainObject.Predmet.OstaliListFormatedWithAdressOIB_1">
      <item>Anita Brezović, OIB 23438123218, Tesarska 7, 10298 Gornja Bistra punomoćnik sudionika u postupku BISTRANSKA BRAZDA j.d.o.o.</item>
    </derivirana_varijabla>
  </DomainObject.Predmet.OstaliListFormatedWithAdressOIB>
  <DomainObject.Predmet.OstaliListNazivFormated>
    <izvorni_sadrzaj>
      <item>Anita Brezović</item>
    </izvorni_sadrzaj>
    <derivirana_varijabla naziv="DomainObject.Predmet.OstaliListNazivFormated_1">
      <item>Anita Brezović</item>
    </derivirana_varijabla>
  </DomainObject.Predmet.OstaliListNazivFormated>
  <DomainObject.Predmet.OstaliListNazivFormatedOIB>
    <izvorni_sadrzaj>
      <item>Anita Brezović, OIB 23438123218</item>
    </izvorni_sadrzaj>
    <derivirana_varijabla naziv="DomainObject.Predmet.OstaliListNazivFormatedOIB_1">
      <item>Anita Brezović, OIB 23438123218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BISTRANSKA BRAZDA j.d.o.o.</izvorni_sadrzaj>
    <derivirana_varijabla naziv="DomainObject.Predmet.ProtustrankaIDrugi_1">BISTRANSKA BRAZDA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BISTRANSKA BRAZDA j.d.o.o., OIB 69096070937, Tesarska 7, 10298 Gornja Bistra</izvorni_sadrzaj>
    <derivirana_varijabla naziv="DomainObject.Predmet.ProtustrankaIDrugiAdressOIB_1">BISTRANSKA BRAZDA j.d.o.o., OIB 69096070937, Tesarska 7,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BISTRANSKA BRAZDA j.d.o.o.</item>
      <item>Anita Brezović</item>
    </izvorni_sadrzaj>
    <derivirana_varijabla naziv="DomainObject.Predmet.SudioniciListNaziv_1">
      <item>FINA Regionalni centar Zagreb</item>
      <item>BISTRANSKA BRAZDA j.d.o.o.</item>
      <item>Anita Brezović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BISTRANSKA BRAZDA j.d.o.o., OIB 69096070937, Tesarska 7,10298 Gornja Bistra</item>
      <item>Anita Brezović, OIB 23438123218, Tesarska 7,10298 Gornja Bistra</item>
    </izvorni_sadrzaj>
    <derivirana_varijabla naziv="DomainObject.Predmet.SudioniciListAdressOIB_1">
      <item>FINA Regionalni centar Zagreb, OIB 85821130368, Trg svibanjskih žrtava 1995. 1,10000 Zagreb</item>
      <item>BISTRANSKA BRAZDA j.d.o.o., OIB 69096070937, Tesarska 7,10298 Gornja Bistra</item>
      <item>Anita Brezović, OIB 23438123218, Tesarska 7,10298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69096070937</item>
      <item>, OIB 23438123218</item>
    </izvorni_sadrzaj>
    <derivirana_varijabla naziv="DomainObject.Predmet.SudioniciListNazivOIB_1">
      <item>, OIB 85821130368</item>
      <item>, OIB 69096070937</item>
      <item>, OIB 23438123218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09077D-9A70-4D27-96E6-D54151DEC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1782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2017-03-13T09:04:00Z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2017-03-13T09:08:00Z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