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7bfd" w14:paraId="ae67bfd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976A50">
        <w:t>1 St-</w:t>
      </w:r>
      <w:r w:rsidR="00E17E69">
        <w:t>1</w:t>
      </w:r>
      <w:r w:rsidR="00CA3CAE">
        <w:t>14</w:t>
      </w:r>
      <w:r w:rsidR="00EE7AEA">
        <w:t>/15-2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</w:t>
      </w:r>
      <w:proofErr w:type="spellStart"/>
      <w:r w:rsidR="00B679DA" w:rsidRPr="00976A50">
        <w:t>Bajlo</w:t>
      </w:r>
      <w:proofErr w:type="spellEnd"/>
      <w:r w:rsidR="00B679DA" w:rsidRPr="00976A50">
        <w:t xml:space="preserve"> kao stečajnom sucu nad stečajnim dužnikom </w:t>
      </w:r>
      <w:r w:rsidR="009F0D40">
        <w:t xml:space="preserve">BUBA d.o.o. Zadar, Zrmanjska 21, Zadar, </w:t>
      </w:r>
      <w:r w:rsidR="00E8760C">
        <w:t>OIB:</w:t>
      </w:r>
      <w:r w:rsidR="009F0D40">
        <w:t>13291058598</w:t>
      </w:r>
      <w:r w:rsidR="00E8760C">
        <w:t xml:space="preserve">, </w:t>
      </w:r>
      <w:r w:rsidR="00E17E69" w:rsidRPr="00536426">
        <w:t xml:space="preserve"> </w:t>
      </w:r>
      <w:r w:rsidR="00EE7AEA">
        <w:t>23</w:t>
      </w:r>
      <w:r w:rsidR="00E17E69">
        <w:t xml:space="preserve">. rujna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9F0D40">
        <w:t>BUBA d.o.o. Zadar, Zrmanjska 21, Zadar, OIB:13291058598</w:t>
      </w:r>
      <w:r w:rsidR="00E8760C"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E8760C">
        <w:t>1</w:t>
      </w:r>
      <w:r w:rsidR="009F0D40">
        <w:t>7</w:t>
      </w:r>
      <w:r w:rsidR="00EE7AEA">
        <w:t xml:space="preserve">. rujna 2015. godine sudu dostavila prijedlog za otvaranje stečajnog postupka na d dužnikom </w:t>
      </w:r>
      <w:r w:rsidR="009F0D40">
        <w:t>BUBA d.o.o. Zadar</w:t>
      </w:r>
      <w:r w:rsidR="00EE7AEA">
        <w:t>. U prijedlogu je navela da je dužnik u blokadi i da ima</w:t>
      </w:r>
      <w:r w:rsidR="00E8760C">
        <w:t xml:space="preserve"> dva</w:t>
      </w:r>
      <w:r w:rsidR="00EE7AEA">
        <w:t xml:space="preserve"> zaposlen</w:t>
      </w:r>
      <w:r w:rsidR="00E8760C">
        <w:t>ika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>Odredbom članka 444. stavak 2. Stečajnog zakona (NN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E8760C">
        <w:t>10</w:t>
      </w:r>
      <w:r w:rsidR="006A4AC3">
        <w:t xml:space="preserve"> mjeseci, ali ne ranije od </w:t>
      </w:r>
      <w:r w:rsidR="00E8760C">
        <w:t>8</w:t>
      </w:r>
      <w:r w:rsidR="006A4AC3">
        <w:t xml:space="preserve"> mjeseci od dana stupanja na snagu ovog zakona ukoliko pravna osoba pored evidentiranih neizvršenih osnova za plaćanje ima i </w:t>
      </w:r>
      <w:r w:rsidR="00E8760C">
        <w:t>dva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9F0D40">
        <w:t>BUBA d.o.o. Zadar</w:t>
      </w:r>
      <w:r w:rsidR="00E8760C">
        <w:t xml:space="preserve"> </w:t>
      </w:r>
      <w:r>
        <w:t xml:space="preserve">ima </w:t>
      </w:r>
      <w:r w:rsidR="00E8760C">
        <w:t>dva</w:t>
      </w:r>
      <w:r>
        <w:t xml:space="preserve">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6A4AC3">
        <w:t>23</w:t>
      </w:r>
      <w:r w:rsidR="003072FA">
        <w:t>. rujna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 xml:space="preserve">Ardena </w:t>
      </w:r>
      <w:proofErr w:type="spellStart"/>
      <w:r w:rsidR="00FE3724" w:rsidRPr="00976A50">
        <w:t>Bajlo</w:t>
      </w:r>
      <w:proofErr w:type="spellEnd"/>
    </w:p>
    <w:p w:rsidRDefault="0005242F" w:rsidP="00FE3724" w:rsidR="0005242F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D40" w:rsidP="00EE3E91" w:rsidR="009F0D40">
      <w:r>
        <w:separator/>
      </w:r>
    </w:p>
  </w:endnote>
  <w:endnote w:id="0" w:type="continuationSeparator">
    <w:p w:rsidRDefault="009F0D40" w:rsidP="00EE3E91" w:rsidR="009F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D40" w:rsidP="00EE3E91" w:rsidR="009F0D40">
      <w:r>
        <w:separator/>
      </w:r>
    </w:p>
  </w:footnote>
  <w:footnote w:id="0" w:type="continuationSeparator">
    <w:p w:rsidRDefault="009F0D40" w:rsidP="00EE3E91" w:rsidR="009F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D40" w:rsidP="00EE3E91" w:rsidR="009F0D40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>
      <w:t>Posl</w:t>
    </w:r>
    <w:proofErr w:type="spellEnd"/>
    <w:r>
      <w:t xml:space="preserve">. br.: </w:t>
    </w:r>
    <w:r w:rsidRPr="00976A50">
      <w:t>1 St-</w:t>
    </w:r>
    <w:r>
      <w:t>100/14-51</w:t>
    </w:r>
  </w:p>
  <w:p w:rsidRDefault="009F0D40" w:rsidR="009F0D40">
    <w:pPr>
      <w:pStyle w:val="Zaglavlje"/>
      <w:jc w:val="center"/>
    </w:pPr>
  </w:p>
  <w:p w:rsidRDefault="009F0D40" w:rsidR="009F0D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584805"/>
    <w:rsid w:val="00590AAD"/>
    <w:rsid w:val="005A3323"/>
    <w:rsid w:val="005A50F1"/>
    <w:rsid w:val="006A4AC3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9F0D40"/>
    <w:rsid w:val="00A241EB"/>
    <w:rsid w:val="00AC353A"/>
    <w:rsid w:val="00AE0425"/>
    <w:rsid w:val="00AE2700"/>
    <w:rsid w:val="00AE6355"/>
    <w:rsid w:val="00B104C8"/>
    <w:rsid w:val="00B5238C"/>
    <w:rsid w:val="00B679DA"/>
    <w:rsid w:val="00B711C9"/>
    <w:rsid w:val="00B77455"/>
    <w:rsid w:val="00B80D0C"/>
    <w:rsid w:val="00C57A77"/>
    <w:rsid w:val="00C87B36"/>
    <w:rsid w:val="00CA3CAE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društvo s ograničenom odgovornošću za trgovinu i usluge</izvorni_sadrzaj>
    <derivirana_varijabla naziv="DomainObject.Predmet.ProtustrankaFormated_1">  BUBA društvo s ograničenom odgovornošću za trgovinu i usluge</derivirana_varijabla>
  </DomainObject.Predmet.ProtustrankaFormated>
  <DomainObject.Predmet.ProtustrankaFormatedOIB>
    <izvorni_sadrzaj>  BUBA društvo s ograničenom odgovornošću za trgovinu i usluge, OIB 13291058598</izvorni_sadrzaj>
    <derivirana_varijabla naziv="DomainObject.Predmet.ProtustrankaFormatedOIB_1">  BUBA društvo s ograničenom odgovornošću za trgovinu i usluge, OIB 13291058598</derivirana_varijabla>
  </DomainObject.Predmet.ProtustrankaFormatedOIB>
  <DomainObject.Predmet.ProtustrankaFormatedWithAdress>
    <izvorni_sadrzaj> BUBA društvo s ograničenom odgovornošću za trgovinu i usluge, Zrmanjska 21, 23000 Zadar</izvorni_sadrzaj>
    <derivirana_varijabla naziv="DomainObject.Predmet.ProtustrankaFormatedWithAdress_1"> BUBA društvo s ograničenom odgovornošću za trgovinu i usluge, Zrmanjska 21, 23000 Zadar</derivirana_varijabla>
  </DomainObject.Predmet.ProtustrankaFormatedWithAdress>
  <DomainObject.Predmet.ProtustrankaFormatedWithAdressOIB>
    <izvorni_sadrzaj> BUBA društvo s ograničenom odgovornošću za trgovinu i usluge, OIB 13291058598, Zrmanjska 21, 23000 Zadar</izvorni_sadrzaj>
    <derivirana_varijabla naziv="DomainObject.Predmet.ProtustrankaFormatedWithAdressOIB_1"> BUBA društvo s ograničenom odgovornošću za trgovinu i usluge, OIB 13291058598, Zrmanjska 21, 23000 Zadar</derivirana_varijabla>
  </DomainObject.Predmet.ProtustrankaFormatedWithAdressOIB>
  <DomainObject.Predmet.ProtustrankaWithAdress>
    <izvorni_sadrzaj>BUBA društvo s ograničenom odgovornošću za trgovinu i usluge Zrmanjska 21, 23000 Zadar</izvorni_sadrzaj>
    <derivirana_varijabla naziv="DomainObject.Predmet.ProtustrankaWithAdress_1">BUBA društvo s ograničenom odgovornošću za trgovinu i usluge Zrmanjska 21, 23000 Zadar</derivirana_varijabla>
  </DomainObject.Predmet.ProtustrankaWithAdress>
  <DomainObject.Predmet.ProtustrankaWithAdressOIB>
    <izvorni_sadrzaj>BUBA društvo s ograničenom odgovornošću za trgovinu i usluge, OIB 13291058598, Zrmanjska 21, 23000 Zadar</izvorni_sadrzaj>
    <derivirana_varijabla naziv="DomainObject.Predmet.ProtustrankaWithAdressOIB_1">BUBA društvo s ograničenom odgovornošću za trgovinu i usluge, OIB 13291058598, Zrmanjska 21, 23000 Zadar</derivirana_varijabla>
  </DomainObject.Predmet.ProtustrankaWithAdressOIB>
  <DomainObject.Predmet.ProtustrankaNazivFormated>
    <izvorni_sadrzaj>BUBA društvo s ograničenom odgovornošću za trgovinu i usluge</izvorni_sadrzaj>
    <derivirana_varijabla naziv="DomainObject.Predmet.ProtustrankaNazivFormated_1">BUBA društvo s ograničenom odgovornošću za trgovinu i usluge</derivirana_varijabla>
  </DomainObject.Predmet.ProtustrankaNazivFormated>
  <DomainObject.Predmet.ProtustrankaNazivFormatedOIB>
    <izvorni_sadrzaj>BUBA društvo s ograničenom odgovornošću za trgovinu i usluge, OIB 13291058598</izvorni_sadrzaj>
    <derivirana_varijabla naziv="DomainObject.Predmet.ProtustrankaNazivFormatedOIB_1">BUBA društvo s ograničenom odgovornošću za trgovinu i usluge, OIB 13291058598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7973855.80</izvorni_sadrzaj>
    <derivirana_varijabla naziv="DomainObject.Predmet.TrenutnaVrijednost_1">7973855.80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BUBA društvo s ograničenom odgovornošću za trgovinu i usluge</item>
    </izvorni_sadrzaj>
    <derivirana_varijabla naziv="DomainObject.Predmet.ProtuStrankaListFormated_1">
      <item>BUBA društvo s ograničenom odgovornošću za trgovinu i usluge</item>
    </derivirana_varijabla>
  </DomainObject.Predmet.ProtuStrankaListFormated>
  <DomainObject.Predmet.ProtuStrankaListFormatedOIB>
    <izvorni_sadrzaj>
      <item>BUBA društvo s ograničenom odgovornošću za trgovinu i usluge, OIB 13291058598</item>
    </izvorni_sadrzaj>
    <derivirana_varijabla naziv="DomainObject.Predmet.ProtuStrankaListFormatedOIB_1">
      <item>BUBA društvo s ograničenom odgovornošću za trgovinu i usluge, OIB 13291058598</item>
    </derivirana_varijabla>
  </DomainObject.Predmet.ProtuStrankaListFormatedOIB>
  <DomainObject.Predmet.ProtuStrankaListFormatedWithAdress>
    <izvorni_sadrzaj>
      <item>BUBA društvo s ograničenom odgovornošću za trgovinu i usluge, Zrmanjska 21, 23000 Zadar</item>
    </izvorni_sadrzaj>
    <derivirana_varijabla naziv="DomainObject.Predmet.ProtuStrankaListFormatedWithAdress_1">
      <item>BUBA društvo s ograničenom odgovornošću za trgovinu i usluge, Zrmanjska 21, 23000 Zadar</item>
    </derivirana_varijabla>
  </DomainObject.Predmet.ProtuStrankaListFormatedWithAdress>
  <DomainObject.Predmet.ProtuStrankaListFormatedWithAdressOIB>
    <izvorni_sadrzaj>
      <item>BUBA društvo s ograničenom odgovornošću za trgovinu i usluge, OIB 13291058598, Zrmanjska 21, 23000 Zadar</item>
    </izvorni_sadrzaj>
    <derivirana_varijabla naziv="DomainObject.Predmet.ProtuStrankaListFormatedWithAdressOIB_1">
      <item>BUBA društvo s ograničenom odgovornošću za trgovinu i usluge, OIB 13291058598, Zrmanjska 21, 23000 Zadar</item>
    </derivirana_varijabla>
  </DomainObject.Predmet.ProtuStrankaListFormatedWithAdressOIB>
  <DomainObject.Predmet.ProtuStrankaListNazivFormated>
    <izvorni_sadrzaj>
      <item>BUBA društvo s ograničenom odgovornošću za trgovinu i usluge</item>
    </izvorni_sadrzaj>
    <derivirana_varijabla naziv="DomainObject.Predmet.ProtuStrankaListNazivFormated_1">
      <item>BUBA društvo s ograničenom odgovornošću za trgovinu i usluge</item>
    </derivirana_varijabla>
  </DomainObject.Predmet.ProtuStrankaListNazivFormated>
  <DomainObject.Predmet.ProtuStrankaListNazivFormatedOIB>
    <izvorni_sadrzaj>
      <item>BUBA društvo s ograničenom odgovornošću za trgovinu i usluge, OIB 13291058598</item>
    </izvorni_sadrzaj>
    <derivirana_varijabla naziv="DomainObject.Predmet.ProtuStrankaListNazivFormatedOIB_1">
      <item>BUBA društvo s ograničenom odgovornošću za trgovinu i usluge, OIB 13291058598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BUBA društvo s ograničenom odgovornošću za trgovinu i usluge</izvorni_sadrzaj>
    <derivirana_varijabla naziv="DomainObject.Predmet.ProtustrankaIDrugi_1">BUBA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BUBA društvo s ograničenom odgovornošću za trgovinu i usluge, OIB 13291058598, Zrmanjska 21, 23000 Zadar</izvorni_sadrzaj>
    <derivirana_varijabla naziv="DomainObject.Predmet.ProtustrankaIDrugiAdressOIB_1">BUBA društvo s ograničenom odgovornošću za trgovinu i usluge, OIB 13291058598, Zrmanjska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BUBA društvo s ograničenom odgovornošću za trgovinu i usluge</item>
    </izvorni_sadrzaj>
    <derivirana_varijabla naziv="DomainObject.Predmet.SudioniciListNaziv_1">
      <item>FINA</item>
      <item>BUBA društvo s ograničenom odgovornošću za trgovinu i usluge</item>
    </derivirana_varijabla>
  </DomainObject.Predmet.SudioniciListNaziv>
  <DomainObject.Predmet.SudioniciListAdressOIB>
    <izvorni_sadrzaj>
      <item>FINA, OIB 85821130368</item>
      <item>BUBA društvo s ograničenom odgovornošću za trgovinu i usluge, OIB 13291058598, Zrmanjska 21,23000 Zadar</item>
    </izvorni_sadrzaj>
    <derivirana_varijabla naziv="DomainObject.Predmet.SudioniciListAdressOIB_1">
      <item>FINA, OIB 85821130368</item>
      <item>BUBA društvo s ograničenom odgovornošću za trgovinu i usluge, OIB 13291058598, Zrmanjska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13291058598</item>
    </izvorni_sadrzaj>
    <derivirana_varijabla naziv="DomainObject.Predmet.SudioniciListNazivOIB_1">
      <item>, OIB 85821130368</item>
      <item>, OIB 13291058598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284</properties:Words>
  <properties:Characters>1373</properties:Characters>
  <properties:Lines>48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2015-09-04T11:52:00Z</dcterms:created>
  <dc:creator>Administrator</dc:creator>
  <cp:lastModifiedBy>wsadmin</cp:lastModifiedBy>
  <cp:lastPrinted>2015-09-23T09:14:00Z</cp:lastPrinted>
  <dcterms:modified xmlns:xsi="http://www.w3.org/2001/XMLSchema-instance" xsi:type="dcterms:W3CDTF">2015-10-19T09:51:00Z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