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734a" w14:paraId="ead734a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A80348">
        <w:rPr>
          <w:szCs w:val="24"/>
        </w:rPr>
        <w:t>192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351AF0"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80348">
        <w:t>LUSTERI VUKOVIĆ d.o.o., Pribislavec, Industrijska ulica 28, MBS: 070010008, OIB:06388665758</w:t>
      </w:r>
      <w:r w:rsidR="000571E3">
        <w:t xml:space="preserve">, dana </w:t>
      </w:r>
      <w:r w:rsidR="00820944">
        <w:t>13</w:t>
      </w:r>
      <w:r w:rsidR="000571E3">
        <w:t>. studenog 2015.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A80348">
        <w:t>LUSTERI VUKOVIĆ d.o.o., Pribislavec, Industrijska ulica 28, MBS: 070010008, OIB:06388665758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82094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A80348">
        <w:t>LUSTERI VUKOVIĆ d.o.o., Pribislavec, Industrijska ulica 28, MBS: 070010008, OIB:06388665758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A80348">
        <w:t>Zoran Mihajlović</w:t>
      </w:r>
      <w:r w:rsidRPr="001D2D22">
        <w:t xml:space="preserve">, </w:t>
      </w:r>
      <w:r w:rsidR="001D2D22" w:rsidRPr="001D2D22">
        <w:t>Zagreb</w:t>
      </w:r>
      <w:r w:rsidRPr="001D2D22">
        <w:t xml:space="preserve">, </w:t>
      </w:r>
      <w:r w:rsidR="00A80348">
        <w:t>Rendićeva 31</w:t>
      </w:r>
      <w:r w:rsidRPr="001D2D22">
        <w:t>, OIB:</w:t>
      </w:r>
      <w:r w:rsidR="001D2D22" w:rsidRPr="001D2D22">
        <w:t xml:space="preserve"> </w:t>
      </w:r>
      <w:r w:rsidR="00A80348" w:rsidRPr="00A80348">
        <w:t>60407042502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A80348">
        <w:t>LUSTERI VUKOVIĆ d.o.o., Pribislavec, Industrijska ulica 28, MBS: 070010008, OIB:06388665758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351AF0">
        <w:rPr>
          <w:szCs w:val="24"/>
        </w:rPr>
        <w:t>17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82094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CF4706" w:rsidR="00CF470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1B52FA" w:rsidP="00CF4706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A80348">
        <w:t>LUSTERI VUKOVIĆ d.o.o., Pribislavec, Industrijska ulica 28</w:t>
      </w:r>
    </w:p>
    <w:p w:rsidRDefault="00A80348" w:rsidP="00DF4B3F" w:rsidR="00A80348" w:rsidRPr="00A80348">
      <w:pPr>
        <w:numPr>
          <w:ilvl w:val="0"/>
          <w:numId w:val="1"/>
        </w:numPr>
        <w:rPr>
          <w:szCs w:val="24"/>
        </w:rPr>
      </w:pPr>
      <w:r>
        <w:t>Direktor dužnika Krešimir Vuković, Pribislavec, Bana Josipa Jelačića 87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Sjeverna Hrvatska, Ispostava </w:t>
      </w:r>
      <w:r w:rsidR="00351AF0">
        <w:rPr>
          <w:szCs w:val="24"/>
        </w:rPr>
        <w:t>Čakovec</w:t>
      </w:r>
      <w:r w:rsidR="001B52FA">
        <w:rPr>
          <w:szCs w:val="24"/>
        </w:rPr>
        <w:t xml:space="preserve">, </w:t>
      </w:r>
      <w:r w:rsidR="00351AF0">
        <w:rPr>
          <w:szCs w:val="24"/>
        </w:rPr>
        <w:t>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A80348">
        <w:t>Zoran Mihajlović</w:t>
      </w:r>
      <w:r w:rsidR="00A80348" w:rsidRPr="001D2D22">
        <w:t xml:space="preserve">, Zagreb, </w:t>
      </w:r>
      <w:r w:rsidR="00A80348">
        <w:t>Rendićeva 31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4706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A80348">
      <w:t>192</w:t>
    </w:r>
    <w:r w:rsidR="00B8373D">
      <w:t>/201</w:t>
    </w:r>
    <w:r w:rsidR="00467EEF">
      <w:t>5</w:t>
    </w:r>
    <w:r w:rsidR="00B8373D">
      <w:t>-</w:t>
    </w:r>
    <w:r w:rsidR="00351AF0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470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LUSTERI VUKOVIĆ društvo s ograničenom odgovornošću  za trgovinu, ugostiteljstvo i transport</izvorni_sadrzaj>
    <derivirana_varijabla naziv="DomainObject.Predmet.ProtustrankaFormated_1">  LUSTERI VUKOVIĆ društvo s ograničenom odgovornošću  za trgovinu, ugostiteljstvo i transport</derivirana_varijabla>
  </DomainObject.Predmet.ProtustrankaFormated>
  <DomainObject.Predmet.ProtustrankaFormatedOIB>
    <izvorni_sadrzaj>  LUSTERI VUKOVIĆ društvo s ograničenom odgovornošću  za trgovinu, ugostiteljstvo i transport, OIB 06388665758</izvorni_sadrzaj>
    <derivirana_varijabla naziv="DomainObject.Predmet.ProtustrankaFormatedOIB_1">  LUSTERI VUKOVIĆ društvo s ograničenom odgovornošću  za trgovinu, ugostiteljstvo i transport, OIB 06388665758</derivirana_varijabla>
  </DomainObject.Predmet.ProtustrankaFormatedOIB>
  <DomainObject.Predmet.ProtustrankaFormatedWithAdress>
    <izvorni_sadrzaj> LUSTERI VUKOVIĆ društvo s ograničenom odgovornošću  za trgovinu, ugostiteljstvo i transport, Industrijska ulica 28, 40000 Pribislavec</izvorni_sadrzaj>
    <derivirana_varijabla naziv="DomainObject.Predmet.ProtustrankaFormatedWithAdress_1"> LUSTERI VUKOVIĆ društvo s ograničenom odgovornošću  za trgovinu, ugostiteljstvo i transport, Industrijska ulica 28, 40000 Pribislavec</derivirana_varijabla>
  </DomainObject.Predmet.ProtustrankaFormatedWithAdress>
  <DomainObject.Predmet.ProtustrankaFormatedWithAdressOIB>
    <izvorni_sadrzaj> LUSTERI VUKOVIĆ društvo s ograničenom odgovornošću  za trgovinu, ugostiteljstvo i transport, OIB 06388665758, Industrijska ulica 28, 40000 Pribislavec</izvorni_sadrzaj>
    <derivirana_varijabla naziv="DomainObject.Predmet.ProtustrankaFormatedWithAdressOIB_1"> LUSTERI VUKOVIĆ društvo s ograničenom odgovornošću  za trgovinu, ugostiteljstvo i transport, OIB 06388665758, Industrijska ulica 28, 40000 Pribislavec</derivirana_varijabla>
  </DomainObject.Predmet.ProtustrankaFormatedWithAdressOIB>
  <DomainObject.Predmet.ProtustrankaWithAdress>
    <izvorni_sadrzaj>LUSTERI VUKOVIĆ društvo s ograničenom odgovornošću  za trgovinu, ugostiteljstvo i transport Industrijska ulica 28, 40000 Pribislavec</izvorni_sadrzaj>
    <derivirana_varijabla naziv="DomainObject.Predmet.ProtustrankaWithAdress_1">LUSTERI VUKOVIĆ društvo s ograničenom odgovornošću  za trgovinu, ugostiteljstvo i transport Industrijska ulica 28, 40000 Pribislavec</derivirana_varijabla>
  </DomainObject.Predmet.ProtustrankaWithAdress>
  <DomainObject.Predmet.ProtustrankaWithAdressOIB>
    <izvorni_sadrzaj>LUSTERI VUKOVIĆ društvo s ograničenom odgovornošću  za trgovinu, ugostiteljstvo i transport, OIB 06388665758, Industrijska ulica 28, 40000 Pribislavec</izvorni_sadrzaj>
    <derivirana_varijabla naziv="DomainObject.Predmet.ProtustrankaWithAdressOIB_1">LUSTERI VUKOVIĆ društvo s ograničenom odgovornošću  za trgovinu, ugostiteljstvo i transport, OIB 06388665758, Industrijska ulica 28, 40000 Pribislavec</derivirana_varijabla>
  </DomainObject.Predmet.ProtustrankaWithAdressOIB>
  <DomainObject.Predmet.ProtustrankaNazivFormated>
    <izvorni_sadrzaj>LUSTERI VUKOVIĆ društvo s ograničenom odgovornošću  za trgovinu, ugostiteljstvo i transport</izvorni_sadrzaj>
    <derivirana_varijabla naziv="DomainObject.Predmet.ProtustrankaNazivFormated_1">LUSTERI VUKOVIĆ društvo s ograničenom odgovornošću  za trgovinu, ugostiteljstvo i transport</derivirana_varijabla>
  </DomainObject.Predmet.ProtustrankaNazivFormated>
  <DomainObject.Predmet.ProtustrankaNazivFormatedOIB>
    <izvorni_sadrzaj>LUSTERI VUKOVIĆ društvo s ograničenom odgovornošću  za trgovinu, ugostiteljstvo i transport, OIB 06388665758</izvorni_sadrzaj>
    <derivirana_varijabla naziv="DomainObject.Predmet.ProtustrankaNazivFormatedOIB_1">LUSTERI VUKOVIĆ društvo s ograničenom odgovornošću  za trgovinu, ugostiteljstvo i transport, OIB 06388665758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4036063.20</izvorni_sadrzaj>
    <derivirana_varijabla naziv="DomainObject.Predmet.TrenutnaVrijednost_1">4036063.20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LUSTERI VUKOVIĆ društvo s ograničenom odgovornošću  za trgovinu, ugostiteljstvo i transport</item>
    </izvorni_sadrzaj>
    <derivirana_varijabla naziv="DomainObject.Predmet.ProtuStrankaListFormated_1">
      <item>LUSTERI VUKOVIĆ društvo s ograničenom odgovornošću  za trgovinu, ugostiteljstvo i transport</item>
    </derivirana_varijabla>
  </DomainObject.Predmet.ProtuStrankaListFormated>
  <DomainObject.Predmet.ProtuStrankaListFormatedOIB>
    <izvorni_sadrzaj>
      <item>LUSTERI VUKOVIĆ društvo s ograničenom odgovornošću  za trgovinu, ugostiteljstvo i transport, OIB 06388665758</item>
    </izvorni_sadrzaj>
    <derivirana_varijabla naziv="DomainObject.Predmet.ProtuStrankaListFormatedOIB_1">
      <item>LUSTERI VUKOVIĆ društvo s ograničenom odgovornošću  za trgovinu, ugostiteljstvo i transport, OIB 06388665758</item>
    </derivirana_varijabla>
  </DomainObject.Predmet.ProtuStrankaListFormatedOIB>
  <DomainObject.Predmet.ProtuStrankaListFormatedWithAdress>
    <izvorni_sadrzaj>
      <item>LUSTERI VUKOVIĆ društvo s ograničenom odgovornošću  za trgovinu, ugostiteljstvo i transport, Industrijska ulica 28, 40000 Pribislavec</item>
    </izvorni_sadrzaj>
    <derivirana_varijabla naziv="DomainObject.Predmet.ProtuStrankaListFormatedWithAdress_1">
      <item>LUSTERI VUKOVIĆ društvo s ograničenom odgovornošću  za trgovinu, ugostiteljstvo i transport, Industrijska ulica 28, 40000 Pribislavec</item>
    </derivirana_varijabla>
  </DomainObject.Predmet.ProtuStrankaListFormatedWithAdress>
  <DomainObject.Predmet.ProtuStrankaListFormatedWithAdressOIB>
    <izvorni_sadrzaj>
      <item>LUSTERI VUKOVIĆ društvo s ograničenom odgovornošću  za trgovinu, ugostiteljstvo i transport, OIB 06388665758, Industrijska ulica 28, 40000 Pribislavec</item>
    </izvorni_sadrzaj>
    <derivirana_varijabla naziv="DomainObject.Predmet.ProtuStrankaListFormatedWithAdressOIB_1">
      <item>LUSTERI VUKOVIĆ društvo s ograničenom odgovornošću  za trgovinu, ugostiteljstvo i transport, OIB 06388665758, Industrijska ulica 28, 40000 Pribislavec</item>
    </derivirana_varijabla>
  </DomainObject.Predmet.ProtuStrankaListFormatedWithAdressOIB>
  <DomainObject.Predmet.ProtuStrankaListNazivFormated>
    <izvorni_sadrzaj>
      <item>LUSTERI VUKOVIĆ društvo s ograničenom odgovornošću  za trgovinu, ugostiteljstvo i transport</item>
    </izvorni_sadrzaj>
    <derivirana_varijabla naziv="DomainObject.Predmet.ProtuStrankaListNazivFormated_1">
      <item>LUSTERI VUKOVIĆ društvo s ograničenom odgovornošću  za trgovinu, ugostiteljstvo i transport</item>
    </derivirana_varijabla>
  </DomainObject.Predmet.ProtuStrankaListNazivFormated>
  <DomainObject.Predmet.ProtuStrankaListNazivFormatedOIB>
    <izvorni_sadrzaj>
      <item>LUSTERI VUKOVIĆ društvo s ograničenom odgovornošću  za trgovinu, ugostiteljstvo i transport, OIB 06388665758</item>
    </izvorni_sadrzaj>
    <derivirana_varijabla naziv="DomainObject.Predmet.ProtuStrankaListNazivFormatedOIB_1">
      <item>LUSTERI VUKOVIĆ društvo s ograničenom odgovornošću  za trgovinu, ugostiteljstvo i transport, OIB 06388665758</item>
    </derivirana_varijabla>
  </DomainObject.Predmet.ProtuStrankaListNazivFormatedOIB>
  <DomainObject.Predmet.OstaliListFormated>
    <izvorni_sadrzaj>
      <item>Sudski registar</item>
      <item>E-oglasna ploča</item>
      <item>Zoran Mihajlović</item>
    </izvorni_sadrzaj>
    <derivirana_varijabla naziv="DomainObject.Predmet.OstaliListFormated_1">
      <item>Sudski registar</item>
      <item>E-oglasna ploča</item>
      <item>Zoran Mihajlović</item>
    </derivirana_varijabla>
  </DomainObject.Predmet.OstaliListFormated>
  <DomainObject.Predmet.OstaliListFormatedOIB>
    <izvorni_sadrzaj>
      <item>Sudski registar</item>
      <item>E-oglasna ploča</item>
      <item>Zoran Mihajlović, OIB 60407042502</item>
    </izvorni_sadrzaj>
    <derivirana_varijabla naziv="DomainObject.Predmet.OstaliListFormatedOIB_1">
      <item>Sudski registar</item>
      <item>E-oglasna ploča</item>
      <item>Zoran Mihajlović, OIB 60407042502</item>
    </derivirana_varijabla>
  </DomainObject.Predmet.OstaliListFormatedOIB>
  <DomainObject.Predmet.OstaliListFormatedWithAdress>
    <izvorni_sadrzaj>
      <item>Sudski registar</item>
      <item>E-oglasna ploča</item>
      <item>Zoran Mihajlović, Rendićeva 31, 10000 Zagreb</item>
    </izvorni_sadrzaj>
    <derivirana_varijabla naziv="DomainObject.Predmet.OstaliListFormatedWithAdress_1">
      <item>Sudski registar</item>
      <item>E-oglasna ploča</item>
      <item>Zoran Mihajlović, Rendićeva 31, 10000 Zagreb</item>
    </derivirana_varijabla>
  </DomainObject.Predmet.OstaliListFormatedWithAdress>
  <DomainObject.Predmet.OstaliListFormatedWithAdressOIB>
    <izvorni_sadrzaj>
      <item>Sudski registar</item>
      <item>E-oglasna ploča</item>
      <item>Zoran Mihajlović, OIB 60407042502, Rendićeva 31, 10000 Zagreb</item>
    </izvorni_sadrzaj>
    <derivirana_varijabla naziv="DomainObject.Predmet.OstaliListFormatedWithAdressOIB_1">
      <item>Sudski registar</item>
      <item>E-oglasna ploča</item>
      <item>Zoran Mihajlović, OIB 60407042502, Rendićeva 31, 10000 Zagreb</item>
    </derivirana_varijabla>
  </DomainObject.Predmet.OstaliListFormatedWithAdressOIB>
  <DomainObject.Predmet.OstaliListNazivFormated>
    <izvorni_sadrzaj>
      <item>Sudski registar</item>
      <item>E-oglasna ploča</item>
      <item>Zoran Mihajlović</item>
    </izvorni_sadrzaj>
    <derivirana_varijabla naziv="DomainObject.Predmet.OstaliListNazivFormated_1">
      <item>Sudski registar</item>
      <item>E-oglasna ploča</item>
      <item>Zoran Mihajlović</item>
    </derivirana_varijabla>
  </DomainObject.Predmet.OstaliListNazivFormated>
  <DomainObject.Predmet.OstaliListNazivFormatedOIB>
    <izvorni_sadrzaj>
      <item>Sudski registar</item>
      <item>E-oglasna ploča</item>
      <item>Zoran Mihajlović, OIB 60407042502</item>
    </izvorni_sadrzaj>
    <derivirana_varijabla naziv="DomainObject.Predmet.OstaliListNazivFormatedOIB_1">
      <item>Sudski registar</item>
      <item>E-oglasna ploča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LUSTERI VUKOVIĆ društvo s ograničenom odgovornošću  za trgovinu, ugostiteljstvo i transport</izvorni_sadrzaj>
    <derivirana_varijabla naziv="DomainObject.Predmet.ProtustrankaIDrugi_1">LUSTERI VUKOVIĆ društvo s ograničenom odgovornošću  za trgovinu, ugostiteljstvo i transport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LUSTERI VUKOVIĆ društvo s ograničenom odgovornošću  za trgovinu, ugostiteljstvo i transport, OIB 06388665758, Industrijska ulica 28, 40000 Pribislavec</izvorni_sadrzaj>
    <derivirana_varijabla naziv="DomainObject.Predmet.ProtustrankaIDrugiAdressOIB_1">LUSTERI VUKOVIĆ društvo s ograničenom odgovornošću  za trgovinu, ugostiteljstvo i transport, OIB 06388665758, Industrijska ulica 28,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LUSTERI VUKOVIĆ društvo s ograničenom odgovornošću  za trgovinu, ugostiteljstvo i transport</item>
      <item>Sudski registar</item>
      <item>E-oglasna ploča</item>
      <item>Zoran Mihajlović</item>
    </izvorni_sadrzaj>
    <derivirana_varijabla naziv="DomainObject.Predmet.SudioniciListNaziv_1">
      <item>Financijska agencija, Regionalni centar Zagreb, Podružnica Varaždin</item>
      <item>LUSTERI VUKOVIĆ društvo s ograničenom odgovornošću  za trgovinu, ugostiteljstvo i transport</item>
      <item>Sudski registar</item>
      <item>E-oglasna ploča</item>
      <item>Zoran Mihajlović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LUSTERI VUKOVIĆ društvo s ograničenom odgovornošću  za trgovinu, ugostiteljstvo i transport, OIB 06388665758, Industrijska ulica 28,40000 Pribislavec</item>
      <item>Sudski registar</item>
      <item>E-oglasna ploča</item>
      <item>Zoran Mihajlović, OIB 60407042502, Rendićeva 31,10000 Zagreb</item>
    </izvorni_sadrzaj>
    <derivirana_varijabla naziv="DomainObject.Predmet.SudioniciListAdressOIB_1">
      <item>Financijska agencija, Regionalni centar Zagreb, Podružnica Varaždin, A. Cesarca 2,42000 Varaždin</item>
      <item>LUSTERI VUKOVIĆ društvo s ograničenom odgovornošću  za trgovinu, ugostiteljstvo i transport, OIB 06388665758, Industrijska ulica 28,40000 Pribislavec</item>
      <item>Sudski registar</item>
      <item>E-oglasna ploča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06388665758</item>
      <item>, OIB null</item>
      <item>, OIB null</item>
      <item>, OIB 60407042502</item>
    </izvorni_sadrzaj>
    <derivirana_varijabla naziv="DomainObject.Predmet.SudioniciListNazivOIB_1">
      <item>, OIB null</item>
      <item>, OIB 06388665758</item>
      <item>, OIB null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511</properties:Words>
  <properties:Characters>2834</properties:Characters>
  <properties:Lines>87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2015-11-13T08:49:00Z</dcterms:created>
  <dc:creator>Ljubica Makovec</dc:creator>
  <cp:lastModifiedBy>Nevenka Vuković</cp:lastModifiedBy>
  <cp:lastPrinted>2015-11-13T08:53:00Z</cp:lastPrinted>
  <dcterms:modified xmlns:xsi="http://www.w3.org/2001/XMLSchema-instance" xsi:type="dcterms:W3CDTF">2015-11-13T08:54:00Z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