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f283" w14:paraId="f01f28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004F0">
        <w:t>445/16-17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004F0">
        <w:t>VI-MA d.o.o., Zadar, Novaka 32, OIB: 62798091779</w:t>
      </w:r>
      <w:r w:rsidR="00E33F8D">
        <w:t xml:space="preserve"> </w:t>
      </w:r>
      <w:r w:rsidR="00196233">
        <w:t xml:space="preserve"> </w:t>
      </w:r>
      <w:r w:rsidR="00615D63">
        <w:t xml:space="preserve">koga zastupa stečajni upravitelj </w:t>
      </w:r>
      <w:r w:rsidR="00E004F0">
        <w:t>Ante Vukašina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004F0">
        <w:t>08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004F0">
        <w:t xml:space="preserve">Anti Vukašina </w:t>
      </w:r>
      <w:r w:rsidR="00E33F8D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004F0">
        <w:t>5.000,00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7B0158" w:rsidP="007B0158" w:rsidR="007B0158" w:rsidRPr="00D74058">
      <w:pPr>
        <w:pStyle w:val="Odlomakpopisa"/>
        <w:numPr>
          <w:ilvl w:val="0"/>
          <w:numId w:val="3"/>
        </w:numPr>
        <w:ind w:hanging="709" w:left="1418"/>
        <w:jc w:val="both"/>
      </w:pPr>
      <w:r>
        <w:t xml:space="preserve">Nalaže se računovodstvu ovog suda izvršiti isplata iz točaka I. ovog rješenja sa kontovnika zajedničkih pristojbi. </w:t>
      </w:r>
      <w:r w:rsidRPr="00D74058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E004F0">
        <w:t>13. travnja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004F0">
        <w:t>16. svibnja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7B0158" w:rsidP="007B0158" w:rsidR="007B0158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E004F0">
        <w:t>08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7B0158" w:rsidP="007B0158" w:rsidR="007B0158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B74A47" w:rsidP="00B50947" w:rsidR="007B0158">
      <w:r>
        <w:t xml:space="preserve">              </w:t>
      </w:r>
    </w:p>
    <w:p w:rsidRDefault="007B0158" w:rsidP="00B50947" w:rsidR="007B0158"/>
    <w:p w:rsidRDefault="007B0158" w:rsidP="00B50947" w:rsidR="007B0158"/>
    <w:p w:rsidRDefault="00B74A47" w:rsidP="00B50947" w:rsidR="00B50947">
      <w:r>
        <w:t xml:space="preserve">    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81138"/>
    <w:rsid w:val="005A216F"/>
    <w:rsid w:val="005E425A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0158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37E8D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004F0"/>
    <w:rsid w:val="00E3307B"/>
    <w:rsid w:val="00E33F8D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7E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E8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E8D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E8D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E8D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015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37E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E8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E8D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E8D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E8D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VI-MA - trgovina i usluge društvo s ograničenom odgovornošću</izvorni_sadrzaj>
    <derivirana_varijabla naziv="DomainObject.Predmet.ProtustrankaFormated_1">  VI-MA - trgovina i usluge društvo s ograničenom odgovornošću</derivirana_varijabla>
  </DomainObject.Predmet.ProtustrankaFormated>
  <DomainObject.Predmet.ProtustrankaFormatedOIB>
    <izvorni_sadrzaj>  VI-MA - trgovina i usluge društvo s ograničenom odgovornošću, OIB 62798091779</izvorni_sadrzaj>
    <derivirana_varijabla naziv="DomainObject.Predmet.ProtustrankaFormatedOIB_1">  VI-MA - trgovina i usluge društvo s ograničenom odgovornošću, OIB 62798091779</derivirana_varijabla>
  </DomainObject.Predmet.ProtustrankaFormatedOIB>
  <DomainObject.Predmet.ProtustrankaFormatedWithAdress>
    <izvorni_sadrzaj> VI-MA - trgovina i usluge društvo s ograničenom odgovornošću, Ulica Grge Novaka 32, 23000 Zadar</izvorni_sadrzaj>
    <derivirana_varijabla naziv="DomainObject.Predmet.ProtustrankaFormatedWithAdress_1"> VI-MA - trgovina i usluge društvo s ograničenom odgovornošću, Ulica Grge Novaka 32, 23000 Zadar</derivirana_varijabla>
  </DomainObject.Predmet.ProtustrankaFormatedWithAdress>
  <DomainObject.Predmet.ProtustrankaFormatedWithAdressOIB>
    <izvorni_sadrzaj> VI-MA - trgovina i usluge društvo s ograničenom odgovornošću, OIB 62798091779, Ulica Grge Novaka 32, 23000 Zadar</izvorni_sadrzaj>
    <derivirana_varijabla naziv="DomainObject.Predmet.ProtustrankaFormatedWithAdressOIB_1"> VI-MA - trgovina i usluge društvo s ograničenom odgovornošću, OIB 62798091779, Ulica Grge Novaka 32, 23000 Zadar</derivirana_varijabla>
  </DomainObject.Predmet.ProtustrankaFormatedWithAdressOIB>
  <DomainObject.Predmet.ProtustrankaWithAdress>
    <izvorni_sadrzaj>VI-MA - trgovina i usluge društvo s ograničenom odgovornošću Ulica Grge Novaka 32, 23000 Zadar</izvorni_sadrzaj>
    <derivirana_varijabla naziv="DomainObject.Predmet.ProtustrankaWithAdress_1">VI-MA - trgovina i usluge društvo s ograničenom odgovornošću Ulica Grge Novaka 32, 23000 Zadar</derivirana_varijabla>
  </DomainObject.Predmet.ProtustrankaWithAdress>
  <DomainObject.Predmet.ProtustrankaWithAdressOIB>
    <izvorni_sadrzaj>VI-MA - trgovina i usluge društvo s ograničenom odgovornošću, OIB 62798091779, Ulica Grge Novaka 32, 23000 Zadar</izvorni_sadrzaj>
    <derivirana_varijabla naziv="DomainObject.Predmet.ProtustrankaWithAdressOIB_1">VI-MA - trgovina i usluge društvo s ograničenom odgovornošću, OIB 62798091779, Ulica Grge Novaka 32, 23000 Zadar</derivirana_varijabla>
  </DomainObject.Predmet.ProtustrankaWithAdressOIB>
  <DomainObject.Predmet.ProtustrankaNazivFormated>
    <izvorni_sadrzaj>VI-MA - trgovina i usluge društvo s ograničenom odgovornošću</izvorni_sadrzaj>
    <derivirana_varijabla naziv="DomainObject.Predmet.ProtustrankaNazivFormated_1">VI-MA - trgovina i usluge društvo s ograničenom odgovornošću</derivirana_varijabla>
  </DomainObject.Predmet.ProtustrankaNazivFormated>
  <DomainObject.Predmet.ProtustrankaNazivFormatedOIB>
    <izvorni_sadrzaj>VI-MA - trgovina i usluge društvo s ograničenom odgovornošću, OIB 62798091779</izvorni_sadrzaj>
    <derivirana_varijabla naziv="DomainObject.Predmet.ProtustrankaNazivFormatedOIB_1">VI-MA - trgovina i usluge društvo s ograničenom odgovornošću, OIB 62798091779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39545.30</izvorni_sadrzaj>
    <derivirana_varijabla naziv="DomainObject.Predmet.TrenutnaVrijednost_1">39545.30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VI-MA - trgovina i usluge društvo s ograničenom odgovornošću</item>
    </izvorni_sadrzaj>
    <derivirana_varijabla naziv="DomainObject.Predmet.ProtuStrankaListFormated_1">
      <item>VI-MA - trgovina i usluge društvo s ograničenom odgovornošću</item>
    </derivirana_varijabla>
  </DomainObject.Predmet.ProtuStrankaListFormated>
  <DomainObject.Predmet.ProtuStrankaListFormatedOIB>
    <izvorni_sadrzaj>
      <item>VI-MA - trgovina i usluge društvo s ograničenom odgovornošću, OIB 62798091779</item>
    </izvorni_sadrzaj>
    <derivirana_varijabla naziv="DomainObject.Predmet.ProtuStrankaListFormatedOIB_1">
      <item>VI-MA - trgovina i usluge društvo s ograničenom odgovornošću, OIB 62798091779</item>
    </derivirana_varijabla>
  </DomainObject.Predmet.ProtuStrankaListFormatedOIB>
  <DomainObject.Predmet.ProtuStrankaListFormatedWithAdress>
    <izvorni_sadrzaj>
      <item>VI-MA - trgovina i usluge društvo s ograničenom odgovornošću, Ulica Grge Novaka 32, 23000 Zadar</item>
    </izvorni_sadrzaj>
    <derivirana_varijabla naziv="DomainObject.Predmet.ProtuStrankaListFormatedWithAdress_1">
      <item>VI-MA - trgovina i usluge društvo s ograničenom odgovornošću, Ulica Grge Novaka 32, 23000 Zadar</item>
    </derivirana_varijabla>
  </DomainObject.Predmet.ProtuStrankaListFormatedWithAdress>
  <DomainObject.Predmet.ProtuStrankaListFormatedWithAdressOIB>
    <izvorni_sadrzaj>
      <item>VI-MA - trgovina i usluge društvo s ograničenom odgovornošću, OIB 62798091779, Ulica Grge Novaka 32, 23000 Zadar</item>
    </izvorni_sadrzaj>
    <derivirana_varijabla naziv="DomainObject.Predmet.ProtuStrankaListFormatedWithAdressOIB_1">
      <item>VI-MA - trgovina i usluge društvo s ograničenom odgovornošću, OIB 62798091779, Ulica Grge Novaka 32, 23000 Zadar</item>
    </derivirana_varijabla>
  </DomainObject.Predmet.ProtuStrankaListFormatedWithAdressOIB>
  <DomainObject.Predmet.ProtuStrankaListNazivFormated>
    <izvorni_sadrzaj>
      <item>VI-MA - trgovina i usluge društvo s ograničenom odgovornošću</item>
    </izvorni_sadrzaj>
    <derivirana_varijabla naziv="DomainObject.Predmet.ProtuStrankaListNazivFormated_1">
      <item>VI-MA - trgovina i usluge društvo s ograničenom odgovornošću</item>
    </derivirana_varijabla>
  </DomainObject.Predmet.ProtuStrankaListNazivFormated>
  <DomainObject.Predmet.ProtuStrankaListNazivFormatedOIB>
    <izvorni_sadrzaj>
      <item>VI-MA - trgovina i usluge društvo s ograničenom odgovornošću, OIB 62798091779</item>
    </izvorni_sadrzaj>
    <derivirana_varijabla naziv="DomainObject.Predmet.ProtuStrankaListNazivFormatedOIB_1">
      <item>VI-MA - trgovina i usluge društvo s ograničenom odgovornošću, OIB 62798091779</item>
    </derivirana_varijabla>
  </DomainObject.Predmet.ProtuStrankaListNazivFormatedOIB>
  <DomainObject.Predmet.OstaliListFormated>
    <izvorni_sadrzaj>
      <item>Marinko Bronić</item>
    </izvorni_sadrzaj>
    <derivirana_varijabla naziv="DomainObject.Predmet.OstaliListFormated_1">
      <item>Marinko Bronić</item>
    </derivirana_varijabla>
  </DomainObject.Predmet.OstaliListFormated>
  <DomainObject.Predmet.OstaliListFormatedOIB>
    <izvorni_sadrzaj>
      <item>Marinko Bronić, OIB 49863731622</item>
    </izvorni_sadrzaj>
    <derivirana_varijabla naziv="DomainObject.Predmet.OstaliListFormatedOIB_1">
      <item>Marinko Bronić, OIB 49863731622</item>
    </derivirana_varijabla>
  </DomainObject.Predmet.OstaliListFormatedOIB>
  <DomainObject.Predmet.OstaliListFormatedWithAdress>
    <izvorni_sadrzaj>
      <item>Marinko Bronić, Grge Novaka 32, 23000 Zadar</item>
    </izvorni_sadrzaj>
    <derivirana_varijabla naziv="DomainObject.Predmet.OstaliListFormatedWithAdress_1">
      <item>Marinko Bronić, Grge Novaka 32, 23000 Zadar</item>
    </derivirana_varijabla>
  </DomainObject.Predmet.OstaliListFormatedWithAdress>
  <DomainObject.Predmet.OstaliListFormatedWithAdressOIB>
    <izvorni_sadrzaj>
      <item>Marinko Bronić, OIB 49863731622, Grge Novaka 32, 23000 Zadar</item>
    </izvorni_sadrzaj>
    <derivirana_varijabla naziv="DomainObject.Predmet.OstaliListFormatedWithAdressOIB_1">
      <item>Marinko Bronić, OIB 49863731622, Grge Novaka 32, 23000 Zadar</item>
    </derivirana_varijabla>
  </DomainObject.Predmet.OstaliListFormatedWithAdressOIB>
  <DomainObject.Predmet.OstaliListNazivFormated>
    <izvorni_sadrzaj>
      <item>Marinko Bronić</item>
    </izvorni_sadrzaj>
    <derivirana_varijabla naziv="DomainObject.Predmet.OstaliListNazivFormated_1">
      <item>Marinko Bronić</item>
    </derivirana_varijabla>
  </DomainObject.Predmet.OstaliListNazivFormated>
  <DomainObject.Predmet.OstaliListNazivFormatedOIB>
    <izvorni_sadrzaj>
      <item>Marinko Bronić, OIB 49863731622</item>
    </izvorni_sadrzaj>
    <derivirana_varijabla naziv="DomainObject.Predmet.OstaliListNazivFormatedOIB_1">
      <item>Marinko Bronić, OIB 49863731622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VI-MA - trgovina i usluge društvo s ograničenom odgovornošću</izvorni_sadrzaj>
    <derivirana_varijabla naziv="DomainObject.Predmet.ProtustrankaIDrugi_1">VI-MA - trgovina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VI-MA - trgovina i usluge društvo s ograničenom odgovornošću, OIB 62798091779, Ulica Grge Novaka 32, 23000 Zadar</izvorni_sadrzaj>
    <derivirana_varijabla naziv="DomainObject.Predmet.ProtustrankaIDrugiAdressOIB_1">VI-MA - trgovina i usluge društvo s ograničenom odgovornošću, OIB 62798091779, Ulica Grge Novaka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VI-MA - trgovina i usluge društvo s ograničenom odgovornošću</item>
      <item>Marinko Bronić</item>
    </izvorni_sadrzaj>
    <derivirana_varijabla naziv="DomainObject.Predmet.SudioniciListNaziv_1">
      <item>FINA</item>
      <item>VI-MA - trgovina i usluge društvo s ograničenom odgovornošću</item>
      <item>Marinko Bronić</item>
    </derivirana_varijabla>
  </DomainObject.Predmet.SudioniciListNaziv>
  <DomainObject.Predmet.SudioniciListAdressOIB>
    <izvorni_sadrzaj>
      <item>FINA, OIB 85821130368</item>
      <item>VI-MA - trgovina i usluge društvo s ograničenom odgovornošću, OIB 62798091779, Ulica Grge Novaka 32,23000 Zadar</item>
      <item>Marinko Bronić, OIB 49863731622, Grge Novaka 32,23000 Zadar</item>
    </izvorni_sadrzaj>
    <derivirana_varijabla naziv="DomainObject.Predmet.SudioniciListAdressOIB_1">
      <item>FINA, OIB 85821130368</item>
      <item>VI-MA - trgovina i usluge društvo s ograničenom odgovornošću, OIB 62798091779, Ulica Grge Novaka 32,23000 Zadar</item>
      <item>Marinko Bronić, OIB 49863731622, Grge Novaka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62798091779</item>
      <item>, OIB 49863731622</item>
    </izvorni_sadrzaj>
    <derivirana_varijabla naziv="DomainObject.Predmet.SudioniciListNazivOIB_1">
      <item>, OIB 85821130368</item>
      <item>, OIB 62798091779</item>
      <item>, OIB 49863731622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235</properties:Words>
  <properties:Characters>1133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2016-07-08T06:55:00Z</dcterms:created>
  <dc:creator>abajlo</dc:creator>
  <cp:lastModifiedBy>wsadmin</cp:lastModifiedBy>
  <cp:lastPrinted>2016-07-06T07:29:00Z</cp:lastPrinted>
  <dcterms:modified xmlns:xsi="http://www.w3.org/2001/XMLSchema-instance" xsi:type="dcterms:W3CDTF">2016-07-12T09:49:00Z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