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cac5" w14:paraId="d3bcac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40724A">
        <w:t>OLIVA</w:t>
      </w:r>
      <w:proofErr w:type="spellEnd"/>
      <w:r w:rsidR="0040724A">
        <w:t xml:space="preserve"> PLUS d.o.o. Pula, Uspon na Kaštel 4,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40724A" w:rsidRPr="00583DFA">
        <w:t>47873682194</w:t>
      </w:r>
      <w:proofErr w:type="spellEnd"/>
      <w:r w:rsidR="009C4DE2" w:rsidRPr="00517510">
        <w:t xml:space="preserve">, </w:t>
      </w:r>
      <w:proofErr w:type="spellStart"/>
      <w:r w:rsidR="0040724A">
        <w:t>2</w:t>
      </w:r>
      <w:r w:rsidR="008332E5">
        <w:t>9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40724A">
        <w:t>OLIVA</w:t>
      </w:r>
      <w:proofErr w:type="spellEnd"/>
      <w:r w:rsidR="0040724A">
        <w:t xml:space="preserve"> PLUS d.o.o. Pula, Uspon na Kaštel 4,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40724A" w:rsidRPr="00583DFA">
        <w:t>47873682194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0724A">
        <w:rPr>
          <w:b/>
          <w:lang w:val="pl-PL"/>
        </w:rPr>
        <w:t>26. srpnja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40724A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40724A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40724A">
        <w:t>OLIVA</w:t>
      </w:r>
      <w:proofErr w:type="spellEnd"/>
      <w:r w:rsidR="0040724A">
        <w:t xml:space="preserve"> PLUS d.o.o. Pula, Uspon na Kaštel 4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40724A">
        <w:t xml:space="preserve">Edi </w:t>
      </w:r>
      <w:proofErr w:type="spellStart"/>
      <w:r w:rsidR="0040724A">
        <w:t>Hichri</w:t>
      </w:r>
      <w:proofErr w:type="spellEnd"/>
      <w:r w:rsidR="0040724A">
        <w:t>, Pula, Uspon na Kaštel 4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40724A">
        <w:t xml:space="preserve">Edi </w:t>
      </w:r>
      <w:proofErr w:type="spellStart"/>
      <w:r w:rsidR="0040724A">
        <w:t>Hichri</w:t>
      </w:r>
      <w:proofErr w:type="spellEnd"/>
      <w:r w:rsidR="0040724A">
        <w:t xml:space="preserve"> iz Pule, Uspon na Kaštel 4,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40724A">
        <w:t>92929889295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40724A">
        <w:t>OLIVA</w:t>
      </w:r>
      <w:proofErr w:type="spellEnd"/>
      <w:r w:rsidR="0040724A">
        <w:t xml:space="preserve"> PLUS d.o.o. Pula, Uspon na Kaštel 4,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40724A" w:rsidRPr="00583DFA">
        <w:t>47873682194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40724A">
        <w:t>2</w:t>
      </w:r>
      <w:r w:rsidR="008332E5">
        <w:t>9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596EA9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40724A">
        <w:t>OLIVA</w:t>
      </w:r>
      <w:proofErr w:type="spellEnd"/>
      <w:r w:rsidR="0040724A">
        <w:t xml:space="preserve"> PLUS d.o.o. Pula, Uspon na Kaštel 4</w:t>
      </w:r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40724A">
        <w:t xml:space="preserve">Edi </w:t>
      </w:r>
      <w:proofErr w:type="spellStart"/>
      <w:r w:rsidR="0040724A">
        <w:t>Hichri</w:t>
      </w:r>
      <w:proofErr w:type="spellEnd"/>
      <w:r w:rsidR="0040724A">
        <w:t>, Pula, Uspon na Kaštel 4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40724A">
      <w:t>229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40724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F53C6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B6BD7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D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D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D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D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D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D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D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D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53656.06</izvorni_sadrzaj>
    <derivirana_varijabla naziv="DomainObject.Predmet.TrenutnaVrijednost_1">53656.06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F.Kurelca 8,51000 Rijeka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1321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2018-06-29T12:27:00Z</dcterms:created>
  <dc:creator>Jasmina Matika</dc:creator>
  <cp:lastModifiedBy>Lorena Paris Aničić</cp:lastModifiedBy>
  <cp:lastPrinted>2018-06-29T12:30:00Z</cp:lastPrinted>
  <dcterms:modified xmlns:xsi="http://www.w3.org/2001/XMLSchema-instance" xsi:type="dcterms:W3CDTF">2018-06-29T12:32:00Z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St-229-18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