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d7b6" w14:paraId="068d7b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7B0DE2" w:rsidP="004635D5" w:rsidR="007B0DE2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7B0DE2">
        <w:t>, po</w:t>
      </w:r>
      <w:r w:rsidR="004635D5">
        <w:t xml:space="preserve"> prijedlog</w:t>
      </w:r>
      <w:r w:rsidR="0090216E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3C1CEB" w:rsidRPr="003C1CEB">
        <w:t>SPORTSKI RIBOLOVNI KLUB "ZUKVE", Vrsi, Zukve 17 kčbr. 14, OIB: 59962564300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3C1CEB">
        <w:t>24</w:t>
      </w:r>
      <w:r>
        <w:t xml:space="preserve">. </w:t>
      </w:r>
      <w:r w:rsidR="004635D5">
        <w:t xml:space="preserve">studenog </w:t>
      </w:r>
      <w:r>
        <w:t>2016</w:t>
      </w:r>
      <w:r w:rsidRPr="00FC1537">
        <w:t>.</w:t>
      </w:r>
      <w:r>
        <w:t xml:space="preserve">, </w:t>
      </w:r>
      <w:r w:rsidR="003C1CEB">
        <w:t>14</w:t>
      </w:r>
      <w:r>
        <w:t xml:space="preserve">. </w:t>
      </w:r>
      <w:r w:rsidR="004635D5">
        <w:t xml:space="preserve">prosinca </w:t>
      </w:r>
      <w:r>
        <w:t xml:space="preserve">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3C1CEB" w:rsidRPr="003C1CEB">
        <w:t>SPORTSKI RIBOLOVNI KLUB "ZUKVE", Vrsi, Zukve 17 kčbr. 14, OIB: 59962564300</w:t>
      </w:r>
      <w:r w:rsidR="003C1CEB">
        <w:t xml:space="preserve">, </w:t>
      </w:r>
      <w:r>
        <w:t xml:space="preserve">na temelju neizvršenih osnova za plaćanje iznosi </w:t>
      </w:r>
      <w:r w:rsidR="003C1CEB">
        <w:t xml:space="preserve">115.974,34 </w:t>
      </w:r>
      <w:r>
        <w:t xml:space="preserve">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3C1CEB">
        <w:t>Tomislav Pavičić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3C1CEB">
        <w:t>14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5D5" w:rsidR="004635D5">
      <w:r>
        <w:separator/>
      </w:r>
    </w:p>
  </w:endnote>
  <w:endnote w:id="0" w:type="continuationSeparator">
    <w:p w:rsidRDefault="004635D5" w:rsidR="0046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R="004635D5">
    <w:pPr>
      <w:pStyle w:val="Podnoje"/>
      <w:jc w:val="center"/>
    </w:pPr>
  </w:p>
  <w:p w:rsidRDefault="004635D5" w:rsidR="004635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5D5" w:rsidR="004635D5">
      <w:r>
        <w:separator/>
      </w:r>
    </w:p>
  </w:footnote>
  <w:footnote w:id="0" w:type="continuationSeparator">
    <w:p w:rsidRDefault="004635D5" w:rsidR="0046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F4D4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3C1CEB">
      <w:t>Poslovni broj: 5 St-1135/16-6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tab/>
      <w:t>Poslovni broj: 5</w:t>
    </w:r>
    <w:r w:rsidRPr="00FC1537">
      <w:t xml:space="preserve"> St</w:t>
    </w:r>
    <w:r w:rsidR="003C1CEB">
      <w:t>-1135/16-6</w:t>
    </w:r>
  </w:p>
  <w:p w:rsidRDefault="004635D5" w:rsidP="004635D5" w:rsidR="004635D5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87712"/>
    <w:rsid w:val="003C1CEB"/>
    <w:rsid w:val="00447958"/>
    <w:rsid w:val="004635D5"/>
    <w:rsid w:val="006A66B9"/>
    <w:rsid w:val="006E6B12"/>
    <w:rsid w:val="007544FE"/>
    <w:rsid w:val="007B0DE2"/>
    <w:rsid w:val="008337B7"/>
    <w:rsid w:val="0090216E"/>
    <w:rsid w:val="00990A98"/>
    <w:rsid w:val="009A7EB8"/>
    <w:rsid w:val="009E2467"/>
    <w:rsid w:val="00A32F79"/>
    <w:rsid w:val="00AF4D48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4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4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4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4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4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4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4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4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4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4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RIBOLOVNI KLUB "ZUKVE"</izvorni_sadrzaj>
    <derivirana_varijabla naziv="DomainObject.Predmet.ProtustrankaFormated_1">  SPORTSKI RIBOLOVNI KLUB "ZUKVE"</derivirana_varijabla>
  </DomainObject.Predmet.ProtustrankaFormated>
  <DomainObject.Predmet.ProtustrankaFormatedOIB>
    <izvorni_sadrzaj>  SPORTSKI RIBOLOVNI KLUB "ZUKVE", OIB 59962564300</izvorni_sadrzaj>
    <derivirana_varijabla naziv="DomainObject.Predmet.ProtustrankaFormatedOIB_1">  SPORTSKI RIBOLOVNI KLUB "ZUKVE", OIB 59962564300</derivirana_varijabla>
  </DomainObject.Predmet.ProtustrankaFormatedOIB>
  <DomainObject.Predmet.ProtustrankaFormatedWithAdress>
    <izvorni_sadrzaj> SPORTSKI RIBOLOVNI KLUB "ZUKVE", Zukve 17 14, 23235 Vrsi</izvorni_sadrzaj>
    <derivirana_varijabla naziv="DomainObject.Predmet.ProtustrankaFormatedWithAdress_1"> SPORTSKI RIBOLOVNI KLUB "ZUKVE", Zukve 17 14, 23235 Vrsi</derivirana_varijabla>
  </DomainObject.Predmet.ProtustrankaFormatedWithAdress>
  <DomainObject.Predmet.ProtustrankaFormatedWithAdressOIB>
    <izvorni_sadrzaj> SPORTSKI RIBOLOVNI KLUB "ZUKVE", OIB 59962564300, Zukve 17 14, 23235 Vrsi</izvorni_sadrzaj>
    <derivirana_varijabla naziv="DomainObject.Predmet.ProtustrankaFormatedWithAdressOIB_1"> SPORTSKI RIBOLOVNI KLUB "ZUKVE", OIB 59962564300, Zukve 17 14, 23235 Vrsi</derivirana_varijabla>
  </DomainObject.Predmet.ProtustrankaFormatedWithAdressOIB>
  <DomainObject.Predmet.ProtustrankaWithAdress>
    <izvorni_sadrzaj>SPORTSKI RIBOLOVNI KLUB "ZUKVE" Zukve 17 14, 23235 Vrsi</izvorni_sadrzaj>
    <derivirana_varijabla naziv="DomainObject.Predmet.ProtustrankaWithAdress_1">SPORTSKI RIBOLOVNI KLUB "ZUKVE" Zukve 17 14, 23235 Vrsi</derivirana_varijabla>
  </DomainObject.Predmet.ProtustrankaWithAdress>
  <DomainObject.Predmet.ProtustrankaWithAdressOIB>
    <izvorni_sadrzaj>SPORTSKI RIBOLOVNI KLUB "ZUKVE", OIB 59962564300, Zukve 17 14, 23235 Vrsi</izvorni_sadrzaj>
    <derivirana_varijabla naziv="DomainObject.Predmet.ProtustrankaWithAdressOIB_1">SPORTSKI RIBOLOVNI KLUB "ZUKVE", OIB 59962564300, Zukve 17 14, 23235 Vrsi</derivirana_varijabla>
  </DomainObject.Predmet.ProtustrankaWithAdressOIB>
  <DomainObject.Predmet.ProtustrankaNazivFormated>
    <izvorni_sadrzaj>SPORTSKI RIBOLOVNI KLUB "ZUKVE"</izvorni_sadrzaj>
    <derivirana_varijabla naziv="DomainObject.Predmet.ProtustrankaNazivFormated_1">SPORTSKI RIBOLOVNI KLUB "ZUKVE"</derivirana_varijabla>
  </DomainObject.Predmet.ProtustrankaNazivFormated>
  <DomainObject.Predmet.ProtustrankaNazivFormatedOIB>
    <izvorni_sadrzaj>SPORTSKI RIBOLOVNI KLUB "ZUKVE", OIB 59962564300</izvorni_sadrzaj>
    <derivirana_varijabla naziv="DomainObject.Predmet.ProtustrankaNazivFormatedOIB_1">SPORTSKI RIBOLOVNI KLUB "ZUKVE", OIB 59962564300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SPORTSKI RIBOLOVNI KLUB "ZUKVE"</item>
    </izvorni_sadrzaj>
    <derivirana_varijabla naziv="DomainObject.Predmet.ProtuStrankaListFormated_1">
      <item>SPORTSKI RIBOLOVNI KLUB "ZUKVE"</item>
    </derivirana_varijabla>
  </DomainObject.Predmet.ProtuStrankaListFormated>
  <DomainObject.Predmet.ProtuStrankaListFormatedOIB>
    <izvorni_sadrzaj>
      <item>SPORTSKI RIBOLOVNI KLUB "ZUKVE", OIB 59962564300</item>
    </izvorni_sadrzaj>
    <derivirana_varijabla naziv="DomainObject.Predmet.ProtuStrankaListFormatedOIB_1">
      <item>SPORTSKI RIBOLOVNI KLUB "ZUKVE", OIB 59962564300</item>
    </derivirana_varijabla>
  </DomainObject.Predmet.ProtuStrankaListFormatedOIB>
  <DomainObject.Predmet.ProtuStrankaListFormatedWithAdress>
    <izvorni_sadrzaj>
      <item>SPORTSKI RIBOLOVNI KLUB "ZUKVE", Zukve 17 14, 23235 Vrsi</item>
    </izvorni_sadrzaj>
    <derivirana_varijabla naziv="DomainObject.Predmet.ProtuStrankaListFormatedWithAdress_1">
      <item>SPORTSKI RIBOLOVNI KLUB "ZUKVE", Zukve 17 14, 23235 Vrsi</item>
    </derivirana_varijabla>
  </DomainObject.Predmet.ProtuStrankaListFormatedWithAdress>
  <DomainObject.Predmet.ProtuStrankaListFormatedWithAdressOIB>
    <izvorni_sadrzaj>
      <item>SPORTSKI RIBOLOVNI KLUB "ZUKVE", OIB 59962564300, Zukve 17 14, 23235 Vrsi</item>
    </izvorni_sadrzaj>
    <derivirana_varijabla naziv="DomainObject.Predmet.ProtuStrankaListFormatedWithAdressOIB_1">
      <item>SPORTSKI RIBOLOVNI KLUB "ZUKVE", OIB 59962564300, Zukve 17 14, 23235 Vrsi</item>
    </derivirana_varijabla>
  </DomainObject.Predmet.ProtuStrankaListFormatedWithAdressOIB>
  <DomainObject.Predmet.ProtuStrankaListNazivFormated>
    <izvorni_sadrzaj>
      <item>SPORTSKI RIBOLOVNI KLUB "ZUKVE"</item>
    </izvorni_sadrzaj>
    <derivirana_varijabla naziv="DomainObject.Predmet.ProtuStrankaListNazivFormated_1">
      <item>SPORTSKI RIBOLOVNI KLUB "ZUKVE"</item>
    </derivirana_varijabla>
  </DomainObject.Predmet.ProtuStrankaListNazivFormated>
  <DomainObject.Predmet.ProtuStrankaListNazivFormatedOIB>
    <izvorni_sadrzaj>
      <item>SPORTSKI RIBOLOVNI KLUB "ZUKVE", OIB 59962564300</item>
    </izvorni_sadrzaj>
    <derivirana_varijabla naziv="DomainObject.Predmet.ProtuStrankaListNazivFormatedOIB_1">
      <item>SPORTSKI RIBOLOVNI KLUB "ZUKVE", OIB 59962564300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SPORTSKI RIBOLOVNI KLUB "ZUKVE"</izvorni_sadrzaj>
    <derivirana_varijabla naziv="DomainObject.Predmet.ProtustrankaIDrugi_1">SPORTSKI RIBOLOVNI KLUB "ZUKVE"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SPORTSKI RIBOLOVNI KLUB "ZUKVE", OIB 59962564300, Zukve 17 14, 23235 Vrsi</izvorni_sadrzaj>
    <derivirana_varijabla naziv="DomainObject.Predmet.ProtustrankaIDrugiAdressOIB_1">SPORTSKI RIBOLOVNI KLUB "ZUKVE", OIB 59962564300, Zukve 17 14,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SPORTSKI RIBOLOVNI KLUB "ZUKVE"</item>
    </izvorni_sadrzaj>
    <derivirana_varijabla naziv="DomainObject.Predmet.SudioniciListNaziv_1">
      <item>FINA</item>
      <item>SPORTSKI RIBOLOVNI KLUB "ZUKVE"</item>
    </derivirana_varijabla>
  </DomainObject.Predmet.SudioniciListNaziv>
  <DomainObject.Predmet.SudioniciListAdressOIB>
    <izvorni_sadrzaj>
      <item>FINA, OIB 85821130368</item>
      <item>SPORTSKI RIBOLOVNI KLUB "ZUKVE", OIB 59962564300, Zukve 17 14,23235 Vrsi</item>
    </izvorni_sadrzaj>
    <derivirana_varijabla naziv="DomainObject.Predmet.SudioniciListAdressOIB_1">
      <item>FINA, OIB 85821130368</item>
      <item>SPORTSKI RIBOLOVNI KLUB "ZUKVE", OIB 59962564300, Zukve 17 14,23235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59962564300</item>
    </izvorni_sadrzaj>
    <derivirana_varijabla naziv="DomainObject.Predmet.SudioniciListNazivOIB_1">
      <item>, OIB 85821130368</item>
      <item>, OIB 59962564300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1987</properties:Characters>
  <properties:Lines>64</properties:Lines>
  <properties:Paragraphs>17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2016-12-14T10:49:00Z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