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092b" w14:paraId="062092b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0D0A87">
        <w:rPr>
          <w:b/>
        </w:rPr>
        <w:t>376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>KLAS d.d,u stečaju Nova Gradiška, Urije bb</w:t>
      </w:r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FE7EFD">
        <w:t>jedanaestog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>opterećene razlučnim pravima, na temelju pravomoćnog rješe</w:t>
      </w:r>
      <w:r w:rsidR="004B6261">
        <w:t>nja o prodaji bt.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FE7EFD">
        <w:t>10.listopada</w:t>
      </w:r>
      <w:r w:rsidR="00EB4527">
        <w:t xml:space="preserve"> </w:t>
      </w:r>
      <w:r w:rsidR="00B462BB">
        <w:t xml:space="preserve"> 2017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5A27F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FE7EFD">
        <w:rPr>
          <w:b/>
        </w:rPr>
        <w:t>jedanaesta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zk.ul. 32 k.o Cernička Šagovina,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 xml:space="preserve">-   kč.br.   886/6   ORANICA LUKOVAČA U LUKOVAČA                             439    m2           -   kč.br.   886/3   ORANICA LUKOVAČA U LUKOVAČA                           4125    m2          -   kč.br.   883/2   ORANICA LUKOVAČA U LUKOVAČA                            </w:t>
      </w:r>
      <w:r w:rsidR="00FE7EFD">
        <w:t xml:space="preserve"> </w:t>
      </w:r>
      <w:r>
        <w:t>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</w:t>
      </w:r>
      <w:r w:rsidR="00FE7EFD">
        <w:t xml:space="preserve"> </w:t>
      </w:r>
      <w:r>
        <w:t xml:space="preserve"> 5848     m2                -   kč.br.   888/4   PAŠNJAK LUKOVAČA U LUKOVAČA                             </w:t>
      </w:r>
      <w:r w:rsidR="00FE7EFD">
        <w:t xml:space="preserve"> </w:t>
      </w:r>
      <w:r>
        <w:t xml:space="preserve">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FE7EFD" w:rsidR="00123CD5" w:rsidRPr="00FE7EFD">
      <w:pPr>
        <w:jc w:val="both"/>
        <w:rPr>
          <w:b/>
        </w:rPr>
      </w:pPr>
      <w:r>
        <w:rPr>
          <w:bCs/>
        </w:rPr>
        <w:tab/>
        <w:t xml:space="preserve">Nekretnine se na ročištu ne mogu prodati ispod </w:t>
      </w:r>
      <w:r w:rsidR="00FE7EFD">
        <w:rPr>
          <w:bCs/>
        </w:rPr>
        <w:t>1</w:t>
      </w:r>
      <w:r w:rsidR="00D0377C">
        <w:rPr>
          <w:bCs/>
        </w:rPr>
        <w:t>0</w:t>
      </w:r>
      <w:r>
        <w:rPr>
          <w:bCs/>
        </w:rPr>
        <w:t>% procijenjene vrijednosti</w:t>
      </w:r>
      <w:r w:rsidR="00884E6A">
        <w:rPr>
          <w:bCs/>
        </w:rPr>
        <w:t xml:space="preserve">, odnosno </w:t>
      </w:r>
      <w:r w:rsidR="00FE7EFD">
        <w:rPr>
          <w:bCs/>
        </w:rPr>
        <w:t>27.307,70</w:t>
      </w:r>
      <w:r w:rsidR="00884E6A">
        <w:rPr>
          <w:bCs/>
        </w:rPr>
        <w:t xml:space="preserve"> kn</w:t>
      </w:r>
      <w:r>
        <w:rPr>
          <w:bCs/>
        </w:rPr>
        <w:t>.</w:t>
      </w:r>
      <w:r w:rsidR="00123CD5">
        <w:t xml:space="preserve">                                           </w:t>
      </w:r>
      <w:r w:rsidR="00FE7EFD">
        <w:t xml:space="preserve">                          </w:t>
      </w:r>
      <w:r w:rsidR="00123CD5">
        <w:rPr>
          <w:b/>
          <w:bCs/>
        </w:rPr>
        <w:t xml:space="preserve"> </w:t>
      </w:r>
    </w:p>
    <w:p w:rsidRDefault="00123CD5" w:rsidP="00123CD5" w:rsidR="00123CD5"/>
    <w:p w:rsidRDefault="00123CD5" w:rsidP="00E31A1A" w:rsidR="00F65F0C">
      <w:pPr>
        <w:jc w:val="both"/>
        <w:rPr>
          <w:b/>
        </w:rPr>
      </w:pPr>
      <w:r>
        <w:rPr>
          <w:b/>
        </w:rPr>
        <w:tab/>
      </w:r>
      <w:r>
        <w:rPr>
          <w:rStyle w:val="Naglaeno"/>
          <w:b w:val="false"/>
        </w:rPr>
        <w:tab/>
      </w:r>
    </w:p>
    <w:p w:rsidRDefault="00F65F0C" w:rsidP="00EB4527" w:rsidR="00F03560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određuje </w:t>
      </w:r>
      <w:r w:rsidR="008A6AA3">
        <w:t xml:space="preserve">se </w:t>
      </w:r>
      <w:r w:rsidR="002027E3">
        <w:t xml:space="preserve">na dan </w:t>
      </w:r>
      <w:r w:rsidR="00FE7EFD">
        <w:rPr>
          <w:b/>
        </w:rPr>
        <w:t>02.studenog</w:t>
      </w:r>
      <w:r w:rsidR="00EB4527">
        <w:rPr>
          <w:b/>
        </w:rPr>
        <w:t xml:space="preserve"> 2017. u </w:t>
      </w:r>
      <w:r w:rsidR="00FE7EFD">
        <w:rPr>
          <w:b/>
        </w:rPr>
        <w:t>13</w:t>
      </w:r>
      <w:r w:rsidR="002027E3">
        <w:rPr>
          <w:b/>
        </w:rPr>
        <w:t>,00</w:t>
      </w:r>
      <w:r w:rsidR="00EB4527">
        <w:rPr>
          <w:b/>
        </w:rPr>
        <w:t xml:space="preserve"> sati</w:t>
      </w:r>
      <w:r w:rsidRPr="002366F1">
        <w:rPr>
          <w:b/>
        </w:rPr>
        <w:t>,</w:t>
      </w:r>
      <w:r>
        <w:t xml:space="preserve"> u prostorijama Trgovačkog suda u Osijeku Stalna služba u Slav.Brodu, Trg pobjede 13/III, sudnica 89/III.</w:t>
      </w:r>
    </w:p>
    <w:p w:rsidRDefault="00F65F0C" w:rsidP="00F65F0C" w:rsidR="00F65F0C">
      <w:pPr>
        <w:jc w:val="both"/>
      </w:pPr>
      <w:r>
        <w:tab/>
      </w: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627305">
        <w:t xml:space="preserve">Navedena imovina na ročištu </w:t>
      </w:r>
      <w:r w:rsidR="00F65F0C">
        <w:t xml:space="preserve"> ne može </w:t>
      </w:r>
      <w:r w:rsidR="00627305">
        <w:t xml:space="preserve">se </w:t>
      </w:r>
      <w:r w:rsidR="00F65F0C">
        <w:t xml:space="preserve">prodavati ispod </w:t>
      </w:r>
      <w:r w:rsidR="00FE7EFD">
        <w:t>početne</w:t>
      </w:r>
      <w:r w:rsidR="00884E6A">
        <w:t xml:space="preserve"> </w:t>
      </w:r>
      <w:r w:rsidR="00F65F0C">
        <w:t xml:space="preserve"> </w:t>
      </w:r>
      <w:r w:rsidR="00FE7EFD">
        <w:t>cijene</w:t>
      </w:r>
      <w:r w:rsidR="00F65F0C">
        <w:t xml:space="preserve"> </w:t>
      </w:r>
      <w:r w:rsidR="00FE7EFD">
        <w:t xml:space="preserve">u iznosu </w:t>
      </w:r>
      <w:r w:rsidR="00123CD5">
        <w:t>naveden</w:t>
      </w:r>
      <w:r w:rsidR="00FE7EFD">
        <w:t>o</w:t>
      </w:r>
      <w:r w:rsidR="00123CD5">
        <w:t xml:space="preserve">m u </w:t>
      </w:r>
      <w:proofErr w:type="spellStart"/>
      <w:r w:rsidR="00123CD5">
        <w:t>toč</w:t>
      </w:r>
      <w:proofErr w:type="spellEnd"/>
      <w:r w:rsidR="00123CD5">
        <w:t>. I</w:t>
      </w:r>
      <w:r w:rsidR="005A27FD">
        <w:t xml:space="preserve"> (</w:t>
      </w:r>
      <w:r w:rsidR="00FE7EFD">
        <w:t>1</w:t>
      </w:r>
      <w:r w:rsidR="00D0377C">
        <w:t>0</w:t>
      </w:r>
      <w:r w:rsidR="00884E6A">
        <w:t>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t>vrijednosti</w:t>
      </w:r>
      <w:r w:rsidR="00FE7EFD">
        <w:t xml:space="preserve"> (2.730,80 kn)</w:t>
      </w:r>
      <w:r>
        <w:t>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E31A1A">
      <w:pPr>
        <w:jc w:val="both"/>
      </w:pPr>
      <w:r>
        <w:tab/>
        <w:t>Punomoćnici ponuditelja mogu sudjelovati na dražbi samo uz ovjerenu specijalnu punomoć.</w:t>
      </w:r>
    </w:p>
    <w:p w:rsidRDefault="00E31A1A" w:rsidP="00F65F0C" w:rsidR="00E31A1A">
      <w:pPr>
        <w:jc w:val="both"/>
      </w:pPr>
    </w:p>
    <w:p w:rsidRDefault="00F65F0C" w:rsidP="00F65F0C" w:rsidR="00F65F0C">
      <w:pPr>
        <w:jc w:val="both"/>
      </w:pPr>
      <w:r>
        <w:tab/>
        <w:t>Jamčevinu nisu dužni položiti razlučni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kupovnine u roku od 30 dana od dana zaključenja javne dražbe.</w:t>
      </w:r>
    </w:p>
    <w:p w:rsidRDefault="00F65F0C" w:rsidP="00F65F0C" w:rsidR="00F65F0C">
      <w:pPr>
        <w:jc w:val="both"/>
      </w:pP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2027E3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>, Sud će odrediti nakon što kupac položi cjelokupni iznos kupovnine, te nakon što rješenje o dosudi postane pravomoćno.</w:t>
      </w:r>
    </w:p>
    <w:p w:rsidRDefault="002027E3" w:rsidP="00F65F0C" w:rsidR="002027E3">
      <w:pPr>
        <w:jc w:val="both"/>
      </w:pPr>
    </w:p>
    <w:p w:rsidRDefault="00F65F0C" w:rsidP="00F65F0C" w:rsidR="00C674DA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>Predragom Filajdić, iz Slavonskog Broda, Luke Lukića 65, (mob. 091-277-5551)</w:t>
      </w:r>
    </w:p>
    <w:p w:rsidRDefault="00F65F0C" w:rsidP="00F65F0C" w:rsidR="00F65F0C">
      <w:pPr>
        <w:jc w:val="both"/>
      </w:pPr>
    </w:p>
    <w:p w:rsidRDefault="00F65F0C" w:rsidP="00F65F0C" w:rsidR="00627305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</w:t>
      </w:r>
      <w:r w:rsidR="00627305">
        <w:t>.</w:t>
      </w:r>
    </w:p>
    <w:p w:rsidRDefault="00F65F0C" w:rsidP="00F65F0C" w:rsidR="00F65F0C">
      <w:pPr>
        <w:jc w:val="both"/>
      </w:pPr>
      <w:r>
        <w:tab/>
      </w: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E7EFD" w:rsidP="00F65F0C" w:rsidR="00FE7EFD">
      <w:pPr>
        <w:jc w:val="both"/>
      </w:pP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>e</w:t>
      </w:r>
      <w:r w:rsidR="00EB4527">
        <w:t>šenje postalo pravomoćno</w:t>
      </w:r>
      <w:r w:rsidR="005A27FD">
        <w:t>,</w:t>
      </w:r>
      <w:r w:rsidR="00EB4527">
        <w:t xml:space="preserve"> održano je </w:t>
      </w:r>
      <w:r w:rsidR="005A27FD">
        <w:t xml:space="preserve">ukupno </w:t>
      </w:r>
      <w:r w:rsidR="00FE7EFD">
        <w:t>deset</w:t>
      </w:r>
      <w:r>
        <w:t xml:space="preserve"> </w:t>
      </w:r>
      <w:r w:rsidR="00A77AC3">
        <w:t>ročišta</w:t>
      </w:r>
      <w:r w:rsidR="00C674DA">
        <w:t xml:space="preserve">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FE7EFD">
        <w:t>jedanaesto</w:t>
      </w:r>
      <w:r w:rsidR="00A77AC3">
        <w:t xml:space="preserve"> </w:t>
      </w:r>
      <w:r>
        <w:t xml:space="preserve">ročište uz </w:t>
      </w:r>
      <w:r w:rsidR="00C674DA">
        <w:t>nove</w:t>
      </w:r>
      <w:r>
        <w:t xml:space="preserve"> početne cijene </w:t>
      </w:r>
      <w:r w:rsidR="00C674DA">
        <w:t xml:space="preserve">umanjene </w:t>
      </w:r>
      <w:r w:rsidR="002027E3">
        <w:t xml:space="preserve">za daljnjih </w:t>
      </w:r>
      <w:r w:rsidR="00D0377C">
        <w:t>10</w:t>
      </w:r>
      <w:r w:rsidR="005A27FD">
        <w:t xml:space="preserve">%,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2027E3" w:rsidR="00F65F0C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FE7EFD">
        <w:t>10.listopada</w:t>
      </w:r>
      <w:r w:rsidR="00E31A1A">
        <w:t xml:space="preserve"> 2017</w:t>
      </w:r>
      <w:r>
        <w:t>.g.</w:t>
      </w:r>
    </w:p>
    <w:p w:rsidRDefault="00FE7EFD" w:rsidP="002027E3" w:rsidR="00FE7EFD">
      <w:pPr>
        <w:jc w:val="center"/>
      </w:pP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EB4527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EB4527" w:rsidP="00F65F0C" w:rsidR="00EB4527"/>
    <w:p w:rsidRDefault="00EB4527" w:rsidP="00F65F0C" w:rsidR="00EB4527"/>
    <w:p w:rsidRDefault="00EB4527" w:rsidP="00F65F0C" w:rsidR="00EB4527"/>
    <w:p w:rsidRDefault="00F65F0C" w:rsidP="00F65F0C" w:rsidR="00F65F0C" w:rsidRPr="002027E3">
      <w:pPr>
        <w:rPr>
          <w:sz w:val="22"/>
          <w:szCs w:val="22"/>
        </w:rPr>
      </w:pPr>
    </w:p>
    <w:p w:rsidRDefault="00F65F0C" w:rsidP="00F65F0C" w:rsidR="00F65F0C" w:rsidRPr="002027E3">
      <w:pPr>
        <w:rPr>
          <w:b/>
          <w:sz w:val="22"/>
          <w:szCs w:val="22"/>
        </w:rPr>
      </w:pPr>
      <w:r w:rsidRPr="002027E3">
        <w:rPr>
          <w:b/>
          <w:sz w:val="22"/>
          <w:szCs w:val="22"/>
        </w:rPr>
        <w:t>NAPUTAK O PRAVNOM LIJEKU:</w:t>
      </w:r>
    </w:p>
    <w:p w:rsidRDefault="00F65F0C" w:rsidP="00F65F0C" w:rsidR="00F65F0C" w:rsidRPr="002027E3">
      <w:pPr>
        <w:rPr>
          <w:sz w:val="22"/>
          <w:szCs w:val="22"/>
        </w:rPr>
      </w:pPr>
      <w:r w:rsidRPr="002027E3">
        <w:rPr>
          <w:sz w:val="22"/>
          <w:szCs w:val="22"/>
        </w:rPr>
        <w:t>Protiv ovog zaključka nije dopuštena žalba</w:t>
      </w:r>
    </w:p>
    <w:p w:rsidRDefault="00F65F0C" w:rsidP="00F65F0C" w:rsidR="00F65F0C" w:rsidRPr="002027E3">
      <w:pPr>
        <w:rPr>
          <w:sz w:val="22"/>
          <w:szCs w:val="22"/>
        </w:rPr>
      </w:pPr>
      <w:r w:rsidRPr="002027E3">
        <w:rPr>
          <w:sz w:val="22"/>
          <w:szCs w:val="22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2027E3">
          <w:rPr>
            <w:sz w:val="22"/>
            <w:szCs w:val="22"/>
          </w:rPr>
          <w:t>11 st</w:t>
        </w:r>
      </w:smartTag>
      <w:r w:rsidRPr="002027E3">
        <w:rPr>
          <w:sz w:val="22"/>
          <w:szCs w:val="22"/>
        </w:rPr>
        <w:t xml:space="preserve">. 9 Stečajnog zakona)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r>
        <w:t>steč.upravitelj</w:t>
      </w:r>
    </w:p>
    <w:p w:rsidRDefault="00FE7EFD" w:rsidP="001E176E" w:rsidR="00163D54">
      <w:r>
        <w:t>-</w:t>
      </w:r>
      <w:proofErr w:type="spellStart"/>
      <w:r>
        <w:t>razlučni</w:t>
      </w:r>
      <w:proofErr w:type="spellEnd"/>
      <w:r>
        <w:t xml:space="preserve"> vjerovnik</w:t>
      </w:r>
      <w:r w:rsidR="00163D54">
        <w:t>:</w:t>
      </w:r>
    </w:p>
    <w:p w:rsidRDefault="00123CD5" w:rsidP="001E176E" w:rsidR="00123CD5">
      <w:r>
        <w:t>GRAD NOVA GRADIŠKA</w:t>
      </w:r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6106"/>
    <w:rsid w:val="00042D77"/>
    <w:rsid w:val="00045A49"/>
    <w:rsid w:val="00046270"/>
    <w:rsid w:val="00054117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0A87"/>
    <w:rsid w:val="000D602E"/>
    <w:rsid w:val="000D761E"/>
    <w:rsid w:val="000E0AF7"/>
    <w:rsid w:val="000F6549"/>
    <w:rsid w:val="00105010"/>
    <w:rsid w:val="00105652"/>
    <w:rsid w:val="001068D9"/>
    <w:rsid w:val="00111264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027E3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64A78"/>
    <w:rsid w:val="00276695"/>
    <w:rsid w:val="00280E01"/>
    <w:rsid w:val="0028236B"/>
    <w:rsid w:val="002916D6"/>
    <w:rsid w:val="002A1542"/>
    <w:rsid w:val="002A15B7"/>
    <w:rsid w:val="002A3019"/>
    <w:rsid w:val="002A42EB"/>
    <w:rsid w:val="002B6B68"/>
    <w:rsid w:val="002D60D9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4055C0"/>
    <w:rsid w:val="00420F7F"/>
    <w:rsid w:val="00427A0E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43E6C"/>
    <w:rsid w:val="0055325F"/>
    <w:rsid w:val="00563DAE"/>
    <w:rsid w:val="005736C7"/>
    <w:rsid w:val="00595891"/>
    <w:rsid w:val="005A27FD"/>
    <w:rsid w:val="005B4D2F"/>
    <w:rsid w:val="005D0386"/>
    <w:rsid w:val="005D38AC"/>
    <w:rsid w:val="005D49EC"/>
    <w:rsid w:val="005E002B"/>
    <w:rsid w:val="005E0D37"/>
    <w:rsid w:val="005F3BA3"/>
    <w:rsid w:val="005F500F"/>
    <w:rsid w:val="006013FF"/>
    <w:rsid w:val="00601487"/>
    <w:rsid w:val="0062723A"/>
    <w:rsid w:val="00627305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C1145"/>
    <w:rsid w:val="006D0817"/>
    <w:rsid w:val="006E149E"/>
    <w:rsid w:val="006E1E62"/>
    <w:rsid w:val="00702C13"/>
    <w:rsid w:val="00713CCB"/>
    <w:rsid w:val="007207CF"/>
    <w:rsid w:val="00723C86"/>
    <w:rsid w:val="0073718A"/>
    <w:rsid w:val="007603A2"/>
    <w:rsid w:val="00765135"/>
    <w:rsid w:val="00775AB9"/>
    <w:rsid w:val="00777944"/>
    <w:rsid w:val="00797447"/>
    <w:rsid w:val="007A32F5"/>
    <w:rsid w:val="007A57D0"/>
    <w:rsid w:val="007A5E18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3C4"/>
    <w:rsid w:val="00881594"/>
    <w:rsid w:val="00884E6A"/>
    <w:rsid w:val="00887EC7"/>
    <w:rsid w:val="00892215"/>
    <w:rsid w:val="008A0EBA"/>
    <w:rsid w:val="008A638B"/>
    <w:rsid w:val="008A6AA3"/>
    <w:rsid w:val="008A7475"/>
    <w:rsid w:val="008B333C"/>
    <w:rsid w:val="008B559F"/>
    <w:rsid w:val="008D3A6D"/>
    <w:rsid w:val="008E04B2"/>
    <w:rsid w:val="008E54B5"/>
    <w:rsid w:val="008E6ED6"/>
    <w:rsid w:val="008F2FC2"/>
    <w:rsid w:val="009000CE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77AC3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462BB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D2F45"/>
    <w:rsid w:val="00BF5363"/>
    <w:rsid w:val="00BF6135"/>
    <w:rsid w:val="00BF6DB9"/>
    <w:rsid w:val="00C0280D"/>
    <w:rsid w:val="00C14BEB"/>
    <w:rsid w:val="00C25ACC"/>
    <w:rsid w:val="00C31C69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5F74"/>
    <w:rsid w:val="00C77962"/>
    <w:rsid w:val="00C811CE"/>
    <w:rsid w:val="00C90E31"/>
    <w:rsid w:val="00C91C26"/>
    <w:rsid w:val="00C931FA"/>
    <w:rsid w:val="00CA2B2E"/>
    <w:rsid w:val="00CA76B3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377C"/>
    <w:rsid w:val="00D063E9"/>
    <w:rsid w:val="00D152F5"/>
    <w:rsid w:val="00D15B85"/>
    <w:rsid w:val="00D411D3"/>
    <w:rsid w:val="00D51D0F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1A1A"/>
    <w:rsid w:val="00E34446"/>
    <w:rsid w:val="00E3574B"/>
    <w:rsid w:val="00E44C19"/>
    <w:rsid w:val="00E51335"/>
    <w:rsid w:val="00E51C55"/>
    <w:rsid w:val="00E7411C"/>
    <w:rsid w:val="00E91A36"/>
    <w:rsid w:val="00EA7D4D"/>
    <w:rsid w:val="00EB4527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47F53"/>
    <w:rsid w:val="00F61F89"/>
    <w:rsid w:val="00F65F0C"/>
    <w:rsid w:val="00F96603"/>
    <w:rsid w:val="00FA601E"/>
    <w:rsid w:val="00FD465F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</izvorni_sadrzaj>
    <derivirana_varijabla naziv="DomainObject.Predmet.PrimjedbaSuca_1">I-III ,IV,V dio ,6,7,8,   9,10,11 - u ormaru (Tomo)
12,13,14,15 - u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709</properties:Words>
  <properties:Characters>3979</properties:Characters>
  <properties:Lines>136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2017-10-10T10:18:00Z</dcterms:created>
  <dc:creator>Korisnik</dc:creator>
  <cp:lastModifiedBy>wsadmin</cp:lastModifiedBy>
  <cp:lastPrinted>2017-10-10T11:21:00Z</cp:lastPrinted>
  <dcterms:modified xmlns:xsi="http://www.w3.org/2001/XMLSchema-instance" xsi:type="dcterms:W3CDTF">2017-10-10T11:34:00Z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