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e100" w14:paraId="a62e100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587D0B">
        <w:rPr>
          <w:szCs w:val="24"/>
        </w:rPr>
        <w:t>ENGRAULIS d.o.o., Stankovci, Ul. Hrvatske Vlade 1, OIB:11922181877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81773C">
        <w:rPr>
          <w:szCs w:val="24"/>
        </w:rPr>
        <w:t>18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0873F2">
        <w:rPr>
          <w:sz w:val="24"/>
          <w:szCs w:val="24"/>
          <w:lang w:val="hr-HR"/>
        </w:rPr>
        <w:t>NEVEN BADURINA, Lun, Jakiš</w:t>
      </w:r>
      <w:r w:rsidR="00587D0B">
        <w:rPr>
          <w:sz w:val="24"/>
          <w:szCs w:val="24"/>
          <w:lang w:val="hr-HR"/>
        </w:rPr>
        <w:t>nica 230, OIB:18315732236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87D0B">
        <w:rPr>
          <w:sz w:val="24"/>
          <w:szCs w:val="24"/>
          <w:lang w:val="hr-HR"/>
        </w:rPr>
        <w:t>328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587D0B" w:rsidRPr="000873F2">
        <w:rPr>
          <w:sz w:val="24"/>
          <w:szCs w:val="24"/>
          <w:lang w:val="hr-HR"/>
        </w:rPr>
        <w:t>ENGRAULIS d.o.o., Stankovci, Ul. Hrvatske Vlade 1.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81773C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0873F2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4C018A" w:rsidP="000873F2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C754BB" w:rsidR="00C754BB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0873F2">
        <w:rPr>
          <w:szCs w:val="24"/>
        </w:rPr>
        <w:t>NEVEN BADURINA, Lun, Jakiš</w:t>
      </w:r>
      <w:r w:rsidR="00587D0B">
        <w:rPr>
          <w:szCs w:val="24"/>
        </w:rPr>
        <w:t>nica 230</w:t>
      </w:r>
    </w:p>
    <w:p w:rsidRDefault="000873F2" w:rsidP="00C754BB" w:rsidR="000873F2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C754BB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C574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754BB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St-32</w:t>
    </w:r>
    <w:r w:rsidR="00587D0B">
      <w:rPr>
        <w:sz w:val="24"/>
        <w:szCs w:val="24"/>
        <w:lang w:val="hr-HR"/>
      </w:rPr>
      <w:t>8</w:t>
    </w:r>
    <w:r w:rsidR="00D375B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87D0B">
      <w:rPr>
        <w:sz w:val="24"/>
        <w:szCs w:val="24"/>
        <w:lang w:val="hr-HR"/>
      </w:rPr>
      <w:t>328</w:t>
    </w:r>
    <w:r w:rsidR="00D375BE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3F2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7D0B"/>
    <w:rsid w:val="0059486F"/>
    <w:rsid w:val="005A78A8"/>
    <w:rsid w:val="005C574D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1773C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7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74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7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7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7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74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7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7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1, 23422 Stankovci</izvorni_sadrzaj>
    <derivirana_varijabla naziv="DomainObject.Predmet.ProtustrankaFormatedWithAdress_1"> ENGRAULIS društvo s ograničenom odgovornošću za preradu i konzerviranje ribe i ribljih proizvoda, Ul. Hrvatske Vlade 1,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1, 23422 Stankovci</izvorni_sadrzaj>
    <derivirana_varijabla naziv="DomainObject.Predmet.ProtustrankaFormatedWithAdressOIB_1"> ENGRAULIS društvo s ograničenom odgovornošću za preradu i konzerviranje ribe i ribljih proizvoda, OIB 11922181877, Ul. Hrvatske Vlade 1,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1, 23422 Stankovci</izvorni_sadrzaj>
    <derivirana_varijabla naziv="DomainObject.Predmet.ProtustrankaWithAdress_1">ENGRAULIS društvo s ograničenom odgovornošću za preradu i konzerviranje ribe i ribljih proizvoda Ul. Hrvatske Vlade 1,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1, 23422 Stankovci</izvorni_sadrzaj>
    <derivirana_varijabla naziv="DomainObject.Predmet.ProtustrankaWithAdressOIB_1">ENGRAULIS društvo s ograničenom odgovornošću za preradu i konzerviranje ribe i ribljih proizvoda, OIB 11922181877, Ul. Hrvatske Vlade 1,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938673.50</izvorni_sadrzaj>
    <derivirana_varijabla naziv="DomainObject.Predmet.TrenutnaVrijednost_1">938673.50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1, 23422 Stankovci</item>
    </izvorni_sadrzaj>
    <derivirana_varijabla naziv="DomainObject.Predmet.ProtuStrankaListFormatedWithAdress_1">
      <item>ENGRAULIS društvo s ograničenom odgovornošću za preradu i konzerviranje ribe i ribljih proizvoda, Ul. Hrvatske Vlade 1,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1, 23422 Stankovci</izvorni_sadrzaj>
    <derivirana_varijabla naziv="DomainObject.Predmet.ProtustrankaIDrugiAdressOIB_1">ENGRAULIS društvo s ograničenom odgovornošću za preradu i konzerviranje ribe i ribljih proizvoda, OIB 11922181877, Ul.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DA307-D7BA-4AA5-A407-E1B7E9609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318</properties:Words>
  <properties:Characters>1596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2016-03-04T08:12:00Z</dcterms:created>
  <dc:creator>Ante Kačić</dc:creator>
  <cp:lastModifiedBy>Merlina Klišmanić</cp:lastModifiedBy>
  <cp:lastPrinted>2016-03-18T12:42:00Z</cp:lastPrinted>
  <dcterms:modified xmlns:xsi="http://www.w3.org/2001/XMLSchema-instance" xsi:type="dcterms:W3CDTF">2016-03-22T08:15:00Z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